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445" w:rsidRPr="00871E55" w:rsidRDefault="00D43445" w:rsidP="007968E3">
      <w:pPr>
        <w:pStyle w:val="q1"/>
        <w:spacing w:beforeLines="100" w:afterLines="100"/>
      </w:pPr>
      <w:bookmarkStart w:id="0" w:name="_Toc329332616"/>
      <w:r w:rsidRPr="00871E55">
        <w:rPr>
          <w:rFonts w:hint="eastAsia"/>
        </w:rPr>
        <w:t>实验十</w:t>
      </w:r>
      <w:r w:rsidRPr="00871E55">
        <w:t xml:space="preserve">  O</w:t>
      </w:r>
      <w:r>
        <w:t>ffice2010</w:t>
      </w:r>
      <w:bookmarkStart w:id="1" w:name="_GoBack"/>
      <w:bookmarkEnd w:id="1"/>
      <w:r w:rsidRPr="00871E55">
        <w:rPr>
          <w:rFonts w:hint="eastAsia"/>
        </w:rPr>
        <w:t>高级应用</w:t>
      </w:r>
      <w:bookmarkEnd w:id="0"/>
    </w:p>
    <w:p w:rsidR="00D43445" w:rsidRPr="00057B36" w:rsidRDefault="00D43445" w:rsidP="00A53D59">
      <w:pPr>
        <w:spacing w:line="380" w:lineRule="exact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一、</w:t>
      </w:r>
      <w:r w:rsidRPr="00057B36">
        <w:rPr>
          <w:rFonts w:hAnsi="宋体" w:hint="eastAsia"/>
          <w:b/>
          <w:sz w:val="24"/>
        </w:rPr>
        <w:t>实验目的：</w:t>
      </w:r>
    </w:p>
    <w:p w:rsidR="00D43445" w:rsidRDefault="00D43445" w:rsidP="00BD3E4B">
      <w:pPr>
        <w:ind w:firstLineChars="250" w:firstLine="31680"/>
        <w:rPr>
          <w:rFonts w:ascii="宋体"/>
          <w:szCs w:val="21"/>
        </w:rPr>
      </w:pPr>
      <w:r w:rsidRPr="00CD32EA">
        <w:rPr>
          <w:rFonts w:ascii="宋体" w:hAnsi="宋体" w:hint="eastAsia"/>
          <w:szCs w:val="21"/>
        </w:rPr>
        <w:t>综合应用</w:t>
      </w:r>
      <w:r w:rsidRPr="00CD32EA">
        <w:rPr>
          <w:rFonts w:ascii="宋体" w:hAnsi="宋体"/>
          <w:szCs w:val="21"/>
        </w:rPr>
        <w:t>OFFICE</w:t>
      </w:r>
      <w:r w:rsidRPr="00CD32EA">
        <w:rPr>
          <w:rFonts w:ascii="宋体" w:hAnsi="宋体" w:hint="eastAsia"/>
          <w:szCs w:val="21"/>
        </w:rPr>
        <w:t>三大软件（</w:t>
      </w:r>
      <w:r w:rsidRPr="00CD32EA">
        <w:rPr>
          <w:rFonts w:ascii="宋体" w:hAnsi="宋体"/>
          <w:szCs w:val="21"/>
        </w:rPr>
        <w:t>Word</w:t>
      </w:r>
      <w:r w:rsidRPr="00CD32EA">
        <w:rPr>
          <w:rFonts w:ascii="宋体" w:hAnsi="宋体" w:hint="eastAsia"/>
          <w:szCs w:val="21"/>
        </w:rPr>
        <w:t>、</w:t>
      </w:r>
      <w:r w:rsidRPr="00CD32EA">
        <w:rPr>
          <w:rFonts w:ascii="宋体" w:hAnsi="宋体"/>
          <w:szCs w:val="21"/>
        </w:rPr>
        <w:t>Excel</w:t>
      </w:r>
      <w:r w:rsidRPr="00CD32EA">
        <w:rPr>
          <w:rFonts w:ascii="宋体" w:hAnsi="宋体" w:hint="eastAsia"/>
          <w:szCs w:val="21"/>
        </w:rPr>
        <w:t>、</w:t>
      </w:r>
      <w:r w:rsidRPr="00CD32EA">
        <w:rPr>
          <w:rFonts w:ascii="宋体" w:hAnsi="宋体"/>
          <w:szCs w:val="21"/>
        </w:rPr>
        <w:t>PowerPoint</w:t>
      </w:r>
      <w:r w:rsidRPr="00CD32EA">
        <w:rPr>
          <w:rFonts w:ascii="宋体" w:hAnsi="宋体" w:hint="eastAsia"/>
          <w:szCs w:val="21"/>
        </w:rPr>
        <w:t>），实现办公自动化的高级应用，</w:t>
      </w:r>
      <w:r>
        <w:rPr>
          <w:rFonts w:ascii="宋体" w:hAnsi="宋体" w:hint="eastAsia"/>
          <w:szCs w:val="21"/>
        </w:rPr>
        <w:t>基本具备</w:t>
      </w:r>
      <w:r w:rsidRPr="00CD32EA">
        <w:rPr>
          <w:rFonts w:ascii="宋体" w:hAnsi="宋体" w:hint="eastAsia"/>
          <w:szCs w:val="21"/>
        </w:rPr>
        <w:t>全国信息技术水平大赛</w:t>
      </w:r>
      <w:r w:rsidRPr="00CD32EA">
        <w:rPr>
          <w:rFonts w:ascii="宋体" w:hAnsi="宋体"/>
          <w:szCs w:val="21"/>
        </w:rPr>
        <w:t>OFFICE</w:t>
      </w:r>
      <w:r w:rsidRPr="00CD32EA">
        <w:rPr>
          <w:rFonts w:ascii="宋体" w:hAnsi="宋体" w:hint="eastAsia"/>
          <w:szCs w:val="21"/>
        </w:rPr>
        <w:t>高级应用的水平。</w:t>
      </w:r>
    </w:p>
    <w:p w:rsidR="00D43445" w:rsidRPr="00CD32EA" w:rsidRDefault="00D43445" w:rsidP="00BD3E4B">
      <w:pPr>
        <w:ind w:firstLineChars="250" w:firstLine="31680"/>
        <w:rPr>
          <w:rFonts w:ascii="宋体"/>
          <w:szCs w:val="21"/>
        </w:rPr>
      </w:pPr>
    </w:p>
    <w:p w:rsidR="00D43445" w:rsidRDefault="00D43445" w:rsidP="009C7033">
      <w:pPr>
        <w:spacing w:line="380" w:lineRule="exact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二、</w:t>
      </w:r>
      <w:r w:rsidRPr="00057B36">
        <w:rPr>
          <w:rFonts w:hAnsi="宋体" w:hint="eastAsia"/>
          <w:b/>
          <w:sz w:val="24"/>
        </w:rPr>
        <w:t>实验内容及基本要求：</w:t>
      </w:r>
    </w:p>
    <w:p w:rsidR="00D43445" w:rsidRDefault="00D43445" w:rsidP="009C7033">
      <w:pPr>
        <w:spacing w:line="380" w:lineRule="exact"/>
        <w:rPr>
          <w:rFonts w:hAnsi="宋体"/>
          <w:b/>
          <w:sz w:val="24"/>
        </w:rPr>
      </w:pPr>
    </w:p>
    <w:p w:rsidR="00D43445" w:rsidRPr="009F1FE8" w:rsidRDefault="00D43445" w:rsidP="00BD3E4B">
      <w:pPr>
        <w:tabs>
          <w:tab w:val="left" w:pos="1725"/>
        </w:tabs>
        <w:ind w:firstLineChars="200" w:firstLine="31680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【案例</w:t>
      </w:r>
      <w:r w:rsidRPr="009F63D2">
        <w:rPr>
          <w:b/>
          <w:szCs w:val="21"/>
        </w:rPr>
        <w:t>1</w:t>
      </w:r>
      <w:r>
        <w:rPr>
          <w:rFonts w:hint="eastAsia"/>
          <w:b/>
          <w:szCs w:val="21"/>
        </w:rPr>
        <w:t>】</w:t>
      </w:r>
      <w:r w:rsidRPr="009F1FE8">
        <w:rPr>
          <w:rFonts w:hint="eastAsia"/>
          <w:b/>
          <w:szCs w:val="21"/>
        </w:rPr>
        <w:t>请参照样例文档</w:t>
      </w:r>
      <w:r w:rsidRPr="009F1FE8">
        <w:rPr>
          <w:b/>
          <w:szCs w:val="21"/>
        </w:rPr>
        <w:t>“office</w:t>
      </w:r>
      <w:r w:rsidRPr="009F1FE8">
        <w:rPr>
          <w:rFonts w:hint="eastAsia"/>
          <w:b/>
          <w:szCs w:val="21"/>
        </w:rPr>
        <w:t>决赛操作题</w:t>
      </w:r>
      <w:r w:rsidRPr="009F1FE8">
        <w:rPr>
          <w:b/>
          <w:szCs w:val="21"/>
        </w:rPr>
        <w:t>1.pdf”</w:t>
      </w:r>
      <w:r w:rsidRPr="009F1FE8">
        <w:rPr>
          <w:rFonts w:hint="eastAsia"/>
          <w:b/>
          <w:szCs w:val="21"/>
        </w:rPr>
        <w:t>，</w:t>
      </w:r>
      <w:r>
        <w:rPr>
          <w:rFonts w:hint="eastAsia"/>
          <w:b/>
          <w:szCs w:val="21"/>
        </w:rPr>
        <w:t>如图</w:t>
      </w:r>
      <w:r>
        <w:rPr>
          <w:b/>
          <w:szCs w:val="21"/>
        </w:rPr>
        <w:t>2-10-1</w:t>
      </w:r>
      <w:r>
        <w:rPr>
          <w:rFonts w:hint="eastAsia"/>
          <w:b/>
          <w:szCs w:val="21"/>
        </w:rPr>
        <w:t>所示效果，</w:t>
      </w:r>
      <w:r w:rsidRPr="009F1FE8">
        <w:rPr>
          <w:rFonts w:hint="eastAsia"/>
          <w:b/>
          <w:szCs w:val="21"/>
        </w:rPr>
        <w:t>利用给定的素材，完成下列操作任务，并将制作好的文档保存为</w:t>
      </w:r>
      <w:r w:rsidRPr="009F1FE8">
        <w:rPr>
          <w:b/>
          <w:szCs w:val="21"/>
        </w:rPr>
        <w:t>“office 20</w:t>
      </w:r>
      <w:r>
        <w:rPr>
          <w:b/>
          <w:szCs w:val="21"/>
        </w:rPr>
        <w:t>10</w:t>
      </w:r>
      <w:r w:rsidRPr="009F1FE8">
        <w:rPr>
          <w:rFonts w:hint="eastAsia"/>
          <w:b/>
          <w:szCs w:val="21"/>
        </w:rPr>
        <w:t>决赛操作题</w:t>
      </w:r>
      <w:r w:rsidRPr="009F1FE8">
        <w:rPr>
          <w:b/>
          <w:szCs w:val="21"/>
        </w:rPr>
        <w:t>1.doc</w:t>
      </w:r>
      <w:r>
        <w:rPr>
          <w:b/>
          <w:szCs w:val="21"/>
        </w:rPr>
        <w:t>x</w:t>
      </w:r>
      <w:r w:rsidRPr="009F1FE8">
        <w:rPr>
          <w:b/>
          <w:szCs w:val="21"/>
        </w:rPr>
        <w:t>”</w:t>
      </w:r>
      <w:r w:rsidRPr="009F1FE8">
        <w:rPr>
          <w:rFonts w:hint="eastAsia"/>
          <w:b/>
          <w:szCs w:val="21"/>
        </w:rPr>
        <w:t>，另存到自己的文件夹中。</w:t>
      </w:r>
      <w:r w:rsidRPr="009F1FE8">
        <w:rPr>
          <w:b/>
          <w:szCs w:val="21"/>
        </w:rPr>
        <w:t xml:space="preserve"> </w:t>
      </w:r>
    </w:p>
    <w:p w:rsidR="00D43445" w:rsidRPr="005B60F9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 w:rsidRPr="005B60F9">
        <w:rPr>
          <w:rFonts w:ascii="宋体" w:hAnsi="宋体" w:hint="eastAsia"/>
          <w:szCs w:val="21"/>
        </w:rPr>
        <w:t>素材文件列表：</w:t>
      </w:r>
      <w:r w:rsidRPr="005B60F9">
        <w:rPr>
          <w:rFonts w:ascii="宋体" w:hAnsi="宋体"/>
          <w:szCs w:val="21"/>
        </w:rPr>
        <w:t>51-1.jpg</w:t>
      </w:r>
      <w:r w:rsidRPr="005B60F9">
        <w:rPr>
          <w:rFonts w:ascii="宋体" w:hAnsi="宋体" w:hint="eastAsia"/>
          <w:szCs w:val="21"/>
        </w:rPr>
        <w:t>、</w:t>
      </w:r>
      <w:r w:rsidRPr="005B60F9">
        <w:rPr>
          <w:rFonts w:ascii="宋体" w:hAnsi="宋体"/>
          <w:szCs w:val="21"/>
        </w:rPr>
        <w:t>51-2.jpg</w:t>
      </w:r>
      <w:r w:rsidRPr="005B60F9">
        <w:rPr>
          <w:rFonts w:ascii="宋体" w:hAnsi="宋体" w:hint="eastAsia"/>
          <w:szCs w:val="21"/>
        </w:rPr>
        <w:t>、</w:t>
      </w:r>
      <w:r w:rsidRPr="005B60F9">
        <w:rPr>
          <w:rFonts w:ascii="宋体" w:hAnsi="宋体"/>
          <w:szCs w:val="21"/>
        </w:rPr>
        <w:t>51-3.jpg</w:t>
      </w:r>
      <w:r w:rsidRPr="005B60F9">
        <w:rPr>
          <w:rFonts w:ascii="宋体" w:hAnsi="宋体" w:hint="eastAsia"/>
          <w:szCs w:val="21"/>
        </w:rPr>
        <w:t>、</w:t>
      </w:r>
      <w:r w:rsidRPr="005B60F9">
        <w:rPr>
          <w:rFonts w:ascii="宋体" w:hAnsi="宋体"/>
          <w:szCs w:val="21"/>
        </w:rPr>
        <w:t>51-4.jpg</w:t>
      </w:r>
      <w:r w:rsidRPr="005B60F9">
        <w:rPr>
          <w:rFonts w:ascii="宋体" w:hAnsi="宋体" w:hint="eastAsia"/>
          <w:szCs w:val="21"/>
        </w:rPr>
        <w:t>、</w:t>
      </w:r>
      <w:r w:rsidRPr="005B60F9">
        <w:rPr>
          <w:rFonts w:ascii="宋体" w:hAnsi="宋体"/>
          <w:szCs w:val="21"/>
        </w:rPr>
        <w:t>51-5.gif</w:t>
      </w:r>
    </w:p>
    <w:p w:rsidR="00D43445" w:rsidRPr="005B60F9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 w:rsidRPr="005B60F9">
        <w:rPr>
          <w:rFonts w:ascii="宋体" w:hAnsi="宋体"/>
          <w:szCs w:val="21"/>
        </w:rPr>
        <w:t>1.</w:t>
      </w:r>
      <w:r w:rsidRPr="005B60F9">
        <w:rPr>
          <w:rFonts w:ascii="宋体" w:hAnsi="宋体" w:hint="eastAsia"/>
          <w:szCs w:val="21"/>
        </w:rPr>
        <w:t>第</w:t>
      </w:r>
      <w:r w:rsidRPr="005B60F9">
        <w:rPr>
          <w:rFonts w:ascii="宋体" w:hAnsi="宋体"/>
          <w:szCs w:val="21"/>
        </w:rPr>
        <w:t>1</w:t>
      </w:r>
      <w:r w:rsidRPr="005B60F9">
        <w:rPr>
          <w:rFonts w:ascii="宋体" w:hAnsi="宋体" w:hint="eastAsia"/>
          <w:szCs w:val="21"/>
        </w:rPr>
        <w:t>页为封面页，以竖排文字的方式显示标题“</w:t>
      </w:r>
      <w:r w:rsidRPr="005B60F9">
        <w:rPr>
          <w:rFonts w:ascii="宋体" w:hAnsi="宋体"/>
          <w:szCs w:val="21"/>
        </w:rPr>
        <w:t>ITAT</w:t>
      </w:r>
      <w:r w:rsidRPr="005B60F9">
        <w:rPr>
          <w:rFonts w:ascii="宋体" w:hAnsi="宋体" w:hint="eastAsia"/>
          <w:szCs w:val="21"/>
        </w:rPr>
        <w:t>决赛</w:t>
      </w:r>
      <w:r w:rsidRPr="005B60F9">
        <w:rPr>
          <w:rFonts w:ascii="宋体" w:hAnsi="宋体"/>
          <w:szCs w:val="21"/>
        </w:rPr>
        <w:t>Office 20</w:t>
      </w:r>
      <w:r>
        <w:rPr>
          <w:rFonts w:ascii="宋体" w:hAnsi="宋体"/>
          <w:szCs w:val="21"/>
        </w:rPr>
        <w:t>10</w:t>
      </w:r>
      <w:r w:rsidRPr="005B60F9">
        <w:rPr>
          <w:rFonts w:ascii="宋体" w:hAnsi="宋体"/>
          <w:szCs w:val="21"/>
        </w:rPr>
        <w:t xml:space="preserve"> </w:t>
      </w:r>
      <w:r w:rsidRPr="005B60F9">
        <w:rPr>
          <w:rFonts w:ascii="宋体" w:hAnsi="宋体" w:hint="eastAsia"/>
          <w:szCs w:val="21"/>
        </w:rPr>
        <w:t>操作题”，并插入自动生成的目录与页码，插入素材图片“</w:t>
      </w:r>
      <w:r w:rsidRPr="005B60F9">
        <w:rPr>
          <w:rFonts w:ascii="宋体" w:hAnsi="宋体"/>
          <w:szCs w:val="21"/>
        </w:rPr>
        <w:t>51-1.jpg</w:t>
      </w:r>
      <w:r w:rsidRPr="005B60F9">
        <w:rPr>
          <w:rFonts w:ascii="宋体" w:hAnsi="宋体" w:hint="eastAsia"/>
          <w:szCs w:val="21"/>
        </w:rPr>
        <w:t>”，并显示制作者与制作时间。</w:t>
      </w:r>
      <w:r w:rsidRPr="005B60F9">
        <w:rPr>
          <w:rFonts w:ascii="宋体" w:hAnsi="宋体"/>
          <w:szCs w:val="21"/>
        </w:rPr>
        <w:t xml:space="preserve"> </w:t>
      </w:r>
    </w:p>
    <w:p w:rsidR="00D43445" w:rsidRPr="005B60F9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 w:rsidRPr="005B60F9">
        <w:rPr>
          <w:rFonts w:ascii="宋体" w:hAnsi="宋体"/>
          <w:szCs w:val="21"/>
        </w:rPr>
        <w:t>2.</w:t>
      </w:r>
      <w:r w:rsidRPr="005B60F9">
        <w:rPr>
          <w:rFonts w:ascii="宋体" w:hAnsi="宋体" w:hint="eastAsia"/>
          <w:szCs w:val="21"/>
        </w:rPr>
        <w:t>第</w:t>
      </w:r>
      <w:r w:rsidRPr="005B60F9">
        <w:rPr>
          <w:rFonts w:ascii="宋体" w:hAnsi="宋体"/>
          <w:szCs w:val="21"/>
        </w:rPr>
        <w:t>2</w:t>
      </w:r>
      <w:r w:rsidRPr="005B60F9">
        <w:rPr>
          <w:rFonts w:ascii="宋体" w:hAnsi="宋体" w:hint="eastAsia"/>
          <w:szCs w:val="21"/>
        </w:rPr>
        <w:t>页为古籍版案例的封面页，插入文本“古籍版式制作”。</w:t>
      </w:r>
      <w:r w:rsidRPr="005B60F9">
        <w:rPr>
          <w:rFonts w:ascii="宋体" w:hAnsi="宋体"/>
          <w:szCs w:val="21"/>
        </w:rPr>
        <w:t xml:space="preserve"> </w:t>
      </w:r>
    </w:p>
    <w:p w:rsidR="00D43445" w:rsidRPr="005B60F9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 w:rsidRPr="005B60F9">
        <w:rPr>
          <w:rFonts w:ascii="宋体" w:hAnsi="宋体"/>
          <w:szCs w:val="21"/>
        </w:rPr>
        <w:t>3.</w:t>
      </w:r>
      <w:r w:rsidRPr="005B60F9">
        <w:rPr>
          <w:rFonts w:ascii="宋体" w:hAnsi="宋体" w:hint="eastAsia"/>
          <w:szCs w:val="21"/>
        </w:rPr>
        <w:t>利用素材图片“</w:t>
      </w:r>
      <w:r w:rsidRPr="005B60F9">
        <w:rPr>
          <w:rFonts w:ascii="宋体" w:hAnsi="宋体"/>
          <w:szCs w:val="21"/>
        </w:rPr>
        <w:t>51-2.jpg</w:t>
      </w:r>
      <w:r w:rsidRPr="005B60F9">
        <w:rPr>
          <w:rFonts w:ascii="宋体" w:hAnsi="宋体" w:hint="eastAsia"/>
          <w:szCs w:val="21"/>
        </w:rPr>
        <w:t>”在第</w:t>
      </w:r>
      <w:r w:rsidRPr="005B60F9">
        <w:rPr>
          <w:rFonts w:ascii="宋体" w:hAnsi="宋体"/>
          <w:szCs w:val="21"/>
        </w:rPr>
        <w:t>3</w:t>
      </w:r>
      <w:r w:rsidRPr="005B60F9">
        <w:rPr>
          <w:rFonts w:ascii="宋体" w:hAnsi="宋体" w:hint="eastAsia"/>
          <w:szCs w:val="21"/>
        </w:rPr>
        <w:t>页制作一页古籍版式。并且，为第</w:t>
      </w:r>
      <w:r w:rsidRPr="005B60F9">
        <w:rPr>
          <w:rFonts w:ascii="宋体" w:hAnsi="宋体"/>
          <w:szCs w:val="21"/>
        </w:rPr>
        <w:t>2</w:t>
      </w:r>
      <w:r w:rsidRPr="005B60F9">
        <w:rPr>
          <w:rFonts w:ascii="宋体" w:hAnsi="宋体" w:hint="eastAsia"/>
          <w:szCs w:val="21"/>
        </w:rPr>
        <w:t>、</w:t>
      </w:r>
      <w:r w:rsidRPr="005B60F9">
        <w:rPr>
          <w:rFonts w:ascii="宋体" w:hAnsi="宋体"/>
          <w:szCs w:val="21"/>
        </w:rPr>
        <w:t>3</w:t>
      </w:r>
      <w:r w:rsidRPr="005B60F9">
        <w:rPr>
          <w:rFonts w:ascii="宋体" w:hAnsi="宋体" w:hint="eastAsia"/>
          <w:szCs w:val="21"/>
        </w:rPr>
        <w:t>页添加页眉“古籍版式制作”。</w:t>
      </w:r>
      <w:r w:rsidRPr="005B60F9">
        <w:rPr>
          <w:rFonts w:ascii="宋体" w:hAnsi="宋体"/>
          <w:szCs w:val="21"/>
        </w:rPr>
        <w:t xml:space="preserve"> </w:t>
      </w:r>
    </w:p>
    <w:p w:rsidR="00D43445" w:rsidRPr="005B60F9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 w:rsidRPr="005B60F9">
        <w:rPr>
          <w:rFonts w:ascii="宋体" w:hAnsi="宋体"/>
          <w:szCs w:val="21"/>
        </w:rPr>
        <w:t>4.</w:t>
      </w:r>
      <w:r w:rsidRPr="005B60F9">
        <w:rPr>
          <w:rFonts w:ascii="宋体" w:hAnsi="宋体" w:hint="eastAsia"/>
          <w:szCs w:val="21"/>
        </w:rPr>
        <w:t>利用素材图片“</w:t>
      </w:r>
      <w:r w:rsidRPr="005B60F9">
        <w:rPr>
          <w:rFonts w:ascii="宋体" w:hAnsi="宋体"/>
          <w:szCs w:val="21"/>
        </w:rPr>
        <w:t>51-3.jpg</w:t>
      </w:r>
      <w:r w:rsidRPr="005B60F9">
        <w:rPr>
          <w:rFonts w:ascii="宋体" w:hAnsi="宋体" w:hint="eastAsia"/>
          <w:szCs w:val="21"/>
        </w:rPr>
        <w:t>”、“</w:t>
      </w:r>
      <w:r w:rsidRPr="005B60F9">
        <w:rPr>
          <w:rFonts w:ascii="宋体" w:hAnsi="宋体"/>
          <w:szCs w:val="21"/>
        </w:rPr>
        <w:t>51-4.jpg</w:t>
      </w:r>
      <w:r w:rsidRPr="005B60F9">
        <w:rPr>
          <w:rFonts w:ascii="宋体" w:hAnsi="宋体" w:hint="eastAsia"/>
          <w:szCs w:val="21"/>
        </w:rPr>
        <w:t>”在第</w:t>
      </w:r>
      <w:r w:rsidRPr="005B60F9">
        <w:rPr>
          <w:rFonts w:ascii="宋体" w:hAnsi="宋体"/>
          <w:szCs w:val="21"/>
        </w:rPr>
        <w:t>4</w:t>
      </w:r>
      <w:r w:rsidRPr="005B60F9">
        <w:rPr>
          <w:rFonts w:ascii="宋体" w:hAnsi="宋体" w:hint="eastAsia"/>
          <w:szCs w:val="21"/>
        </w:rPr>
        <w:t>页制作发票案例的封面页，插入文本“外贸业务商业发票制作”。</w:t>
      </w:r>
      <w:r w:rsidRPr="005B60F9">
        <w:rPr>
          <w:rFonts w:ascii="宋体" w:hAnsi="宋体"/>
          <w:szCs w:val="21"/>
        </w:rPr>
        <w:t xml:space="preserve"> </w:t>
      </w:r>
    </w:p>
    <w:p w:rsidR="00D43445" w:rsidRPr="005B60F9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 w:rsidRPr="005B60F9">
        <w:rPr>
          <w:rFonts w:ascii="宋体" w:hAnsi="宋体"/>
          <w:szCs w:val="21"/>
        </w:rPr>
        <w:t>5.</w:t>
      </w:r>
      <w:r w:rsidRPr="005B60F9">
        <w:rPr>
          <w:rFonts w:ascii="宋体" w:hAnsi="宋体" w:hint="eastAsia"/>
          <w:szCs w:val="21"/>
        </w:rPr>
        <w:t>参照样例文件，在第</w:t>
      </w:r>
      <w:r w:rsidRPr="005B60F9">
        <w:rPr>
          <w:rFonts w:ascii="宋体" w:hAnsi="宋体"/>
          <w:szCs w:val="21"/>
        </w:rPr>
        <w:t>5</w:t>
      </w:r>
      <w:r w:rsidRPr="005B60F9">
        <w:rPr>
          <w:rFonts w:ascii="宋体" w:hAnsi="宋体" w:hint="eastAsia"/>
          <w:szCs w:val="21"/>
        </w:rPr>
        <w:t>页设计商业发票单及其说明，其中英文字体为</w:t>
      </w:r>
      <w:r w:rsidRPr="005B60F9">
        <w:rPr>
          <w:rFonts w:ascii="宋体" w:hAnsi="宋体"/>
          <w:szCs w:val="21"/>
        </w:rPr>
        <w:t>Times New Roman</w:t>
      </w:r>
      <w:r w:rsidRPr="005B60F9">
        <w:rPr>
          <w:rFonts w:ascii="宋体" w:hAnsi="宋体" w:hint="eastAsia"/>
          <w:szCs w:val="21"/>
        </w:rPr>
        <w:t>。并且，为第</w:t>
      </w:r>
      <w:r w:rsidRPr="005B60F9">
        <w:rPr>
          <w:rFonts w:ascii="宋体" w:hAnsi="宋体"/>
          <w:szCs w:val="21"/>
        </w:rPr>
        <w:t>4</w:t>
      </w:r>
      <w:r w:rsidRPr="005B60F9">
        <w:rPr>
          <w:rFonts w:ascii="宋体" w:hAnsi="宋体" w:hint="eastAsia"/>
          <w:szCs w:val="21"/>
        </w:rPr>
        <w:t>、</w:t>
      </w:r>
      <w:r w:rsidRPr="005B60F9">
        <w:rPr>
          <w:rFonts w:ascii="宋体" w:hAnsi="宋体"/>
          <w:szCs w:val="21"/>
        </w:rPr>
        <w:t>5</w:t>
      </w:r>
      <w:r w:rsidRPr="005B60F9">
        <w:rPr>
          <w:rFonts w:ascii="宋体" w:hAnsi="宋体" w:hint="eastAsia"/>
          <w:szCs w:val="21"/>
        </w:rPr>
        <w:t>页添加页眉“商业发票制作”。</w:t>
      </w:r>
      <w:r w:rsidRPr="005B60F9">
        <w:rPr>
          <w:rFonts w:ascii="宋体" w:hAnsi="宋体"/>
          <w:szCs w:val="21"/>
        </w:rPr>
        <w:t xml:space="preserve"> </w:t>
      </w:r>
    </w:p>
    <w:p w:rsidR="00D43445" w:rsidRPr="005B60F9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 w:rsidRPr="005B60F9">
        <w:rPr>
          <w:rFonts w:ascii="宋体" w:hAnsi="宋体"/>
          <w:szCs w:val="21"/>
        </w:rPr>
        <w:t>6.</w:t>
      </w:r>
      <w:r w:rsidRPr="005B60F9">
        <w:rPr>
          <w:rFonts w:ascii="宋体" w:hAnsi="宋体" w:hint="eastAsia"/>
          <w:szCs w:val="21"/>
        </w:rPr>
        <w:t>第</w:t>
      </w:r>
      <w:r w:rsidRPr="005B60F9">
        <w:rPr>
          <w:rFonts w:ascii="宋体" w:hAnsi="宋体"/>
          <w:szCs w:val="21"/>
        </w:rPr>
        <w:t>6</w:t>
      </w:r>
      <w:r w:rsidRPr="005B60F9">
        <w:rPr>
          <w:rFonts w:ascii="宋体" w:hAnsi="宋体" w:hint="eastAsia"/>
          <w:szCs w:val="21"/>
        </w:rPr>
        <w:t>页为幻灯片案例的制作页面，请参照样例文件，在第</w:t>
      </w:r>
      <w:r w:rsidRPr="005B60F9">
        <w:rPr>
          <w:rFonts w:ascii="宋体" w:hAnsi="宋体"/>
          <w:szCs w:val="21"/>
        </w:rPr>
        <w:t>6</w:t>
      </w:r>
      <w:r w:rsidRPr="005B60F9">
        <w:rPr>
          <w:rFonts w:ascii="宋体" w:hAnsi="宋体" w:hint="eastAsia"/>
          <w:szCs w:val="21"/>
        </w:rPr>
        <w:t>页插入素材图片“</w:t>
      </w:r>
      <w:r w:rsidRPr="005B60F9">
        <w:rPr>
          <w:rFonts w:ascii="宋体" w:hAnsi="宋体"/>
          <w:szCs w:val="21"/>
        </w:rPr>
        <w:t>51-5.gif</w:t>
      </w:r>
      <w:r w:rsidRPr="005B60F9">
        <w:rPr>
          <w:rFonts w:ascii="宋体" w:hAnsi="宋体" w:hint="eastAsia"/>
          <w:szCs w:val="21"/>
        </w:rPr>
        <w:t>”，并添加指向幻灯片演示文件“鼠小弟</w:t>
      </w:r>
      <w:r w:rsidRPr="005B60F9">
        <w:rPr>
          <w:rFonts w:ascii="宋体" w:hAnsi="宋体"/>
          <w:szCs w:val="21"/>
        </w:rPr>
        <w:t>.exe</w:t>
      </w:r>
      <w:r w:rsidRPr="005B60F9">
        <w:rPr>
          <w:rFonts w:ascii="宋体" w:hAnsi="宋体" w:hint="eastAsia"/>
          <w:szCs w:val="21"/>
        </w:rPr>
        <w:t>”的超链接，单击超链接可以进入相应的演示过程。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 w:rsidRPr="005B60F9">
        <w:rPr>
          <w:rFonts w:ascii="宋体" w:hAnsi="宋体"/>
          <w:szCs w:val="21"/>
        </w:rPr>
        <w:t>7.</w:t>
      </w:r>
      <w:r w:rsidRPr="005B60F9">
        <w:rPr>
          <w:rFonts w:ascii="宋体" w:hAnsi="宋体" w:hint="eastAsia"/>
          <w:szCs w:val="21"/>
        </w:rPr>
        <w:t>第</w:t>
      </w:r>
      <w:r w:rsidRPr="005B60F9">
        <w:rPr>
          <w:rFonts w:ascii="宋体" w:hAnsi="宋体"/>
          <w:szCs w:val="21"/>
        </w:rPr>
        <w:t>7</w:t>
      </w:r>
      <w:r w:rsidRPr="005B60F9">
        <w:rPr>
          <w:rFonts w:ascii="宋体" w:hAnsi="宋体" w:hint="eastAsia"/>
          <w:szCs w:val="21"/>
        </w:rPr>
        <w:t>页使用</w:t>
      </w:r>
      <w:r w:rsidRPr="005B60F9">
        <w:rPr>
          <w:rFonts w:ascii="宋体" w:hAnsi="宋体"/>
          <w:szCs w:val="21"/>
        </w:rPr>
        <w:t>Word</w:t>
      </w:r>
      <w:r w:rsidRPr="005B60F9">
        <w:rPr>
          <w:rFonts w:ascii="宋体" w:hAnsi="宋体" w:hint="eastAsia"/>
          <w:szCs w:val="21"/>
        </w:rPr>
        <w:t>绘图工具，按照样例，绘制一张“职工信息流程图”。</w:t>
      </w:r>
    </w:p>
    <w:p w:rsidR="00D43445" w:rsidRDefault="00D43445" w:rsidP="00BD3E4B">
      <w:pPr>
        <w:tabs>
          <w:tab w:val="left" w:pos="1725"/>
        </w:tabs>
        <w:ind w:leftChars="200" w:left="31680" w:hangingChars="100" w:firstLine="31680"/>
        <w:jc w:val="left"/>
        <w:rPr>
          <w:rFonts w:ascii="宋体"/>
          <w:szCs w:val="21"/>
        </w:rPr>
      </w:pPr>
      <w:r w:rsidRPr="001B1D8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3" o:spid="_x0000_i1025" type="#_x0000_t75" style="width:169.5pt;height:120pt;visibility:visible">
            <v:imagedata r:id="rId7" o:title=""/>
          </v:shape>
        </w:pict>
      </w:r>
      <w:r>
        <w:rPr>
          <w:noProof/>
        </w:rPr>
        <w:t xml:space="preserve"> </w:t>
      </w:r>
      <w:r w:rsidRPr="001B1D8C">
        <w:rPr>
          <w:noProof/>
        </w:rPr>
        <w:pict>
          <v:shape id="图片 14" o:spid="_x0000_i1026" type="#_x0000_t75" style="width:171pt;height:117.75pt;visibility:visible">
            <v:imagedata r:id="rId8" o:title=""/>
          </v:shape>
        </w:pict>
      </w:r>
      <w:r w:rsidRPr="001B1D8C">
        <w:rPr>
          <w:noProof/>
        </w:rPr>
        <w:pict>
          <v:shape id="图片 15" o:spid="_x0000_i1027" type="#_x0000_t75" style="width:153pt;height:108pt;visibility:visible">
            <v:imagedata r:id="rId9" o:title=""/>
          </v:shape>
        </w:pict>
      </w:r>
      <w:r>
        <w:rPr>
          <w:rFonts w:ascii="宋体" w:hAnsi="宋体"/>
          <w:szCs w:val="21"/>
        </w:rPr>
        <w:t xml:space="preserve">  </w:t>
      </w:r>
      <w:r w:rsidRPr="001B1D8C">
        <w:rPr>
          <w:noProof/>
        </w:rPr>
        <w:pict>
          <v:shape id="图片 16" o:spid="_x0000_i1028" type="#_x0000_t75" style="width:149.25pt;height:107.25pt;visibility:visible">
            <v:imagedata r:id="rId10" o:title=""/>
          </v:shape>
        </w:pict>
      </w:r>
    </w:p>
    <w:p w:rsidR="00D43445" w:rsidRPr="00670F89" w:rsidRDefault="00D43445" w:rsidP="00BD3E4B">
      <w:pPr>
        <w:tabs>
          <w:tab w:val="left" w:pos="1725"/>
        </w:tabs>
        <w:ind w:firstLineChars="200" w:firstLine="3168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 xml:space="preserve">2-10-1 </w:t>
      </w:r>
      <w:r w:rsidRPr="00670F89">
        <w:rPr>
          <w:sz w:val="18"/>
          <w:szCs w:val="18"/>
        </w:rPr>
        <w:t>office 2010</w:t>
      </w:r>
      <w:r w:rsidRPr="00670F89">
        <w:rPr>
          <w:rFonts w:hint="eastAsia"/>
          <w:sz w:val="18"/>
          <w:szCs w:val="18"/>
        </w:rPr>
        <w:t>决赛操作题</w:t>
      </w:r>
      <w:r w:rsidRPr="00670F89">
        <w:rPr>
          <w:sz w:val="18"/>
          <w:szCs w:val="18"/>
        </w:rPr>
        <w:t>1.docx</w:t>
      </w:r>
      <w:r>
        <w:rPr>
          <w:rFonts w:hint="eastAsia"/>
          <w:sz w:val="18"/>
          <w:szCs w:val="18"/>
        </w:rPr>
        <w:t>效果</w:t>
      </w:r>
    </w:p>
    <w:p w:rsidR="00D43445" w:rsidRPr="00641105" w:rsidRDefault="00D43445" w:rsidP="00BD3E4B">
      <w:pPr>
        <w:tabs>
          <w:tab w:val="left" w:pos="1725"/>
        </w:tabs>
        <w:ind w:firstLineChars="200" w:firstLine="31680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【案例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】</w:t>
      </w:r>
      <w:r w:rsidRPr="00641105">
        <w:rPr>
          <w:rFonts w:hint="eastAsia"/>
          <w:b/>
          <w:szCs w:val="21"/>
        </w:rPr>
        <w:t>请根据要求完成下列任务。注意：问题</w:t>
      </w:r>
      <w:r w:rsidRPr="00641105">
        <w:rPr>
          <w:b/>
          <w:szCs w:val="21"/>
        </w:rPr>
        <w:t>1-3</w:t>
      </w:r>
      <w:r w:rsidRPr="00641105">
        <w:rPr>
          <w:rFonts w:hint="eastAsia"/>
          <w:b/>
          <w:szCs w:val="21"/>
        </w:rPr>
        <w:t>的素材与作答区域均在</w:t>
      </w:r>
      <w:r>
        <w:rPr>
          <w:b/>
          <w:szCs w:val="21"/>
        </w:rPr>
        <w:t>“office 2010</w:t>
      </w:r>
      <w:r w:rsidRPr="00641105">
        <w:rPr>
          <w:rFonts w:hint="eastAsia"/>
          <w:b/>
          <w:szCs w:val="21"/>
        </w:rPr>
        <w:t>决赛操作题</w:t>
      </w:r>
      <w:r w:rsidRPr="00641105">
        <w:rPr>
          <w:b/>
          <w:szCs w:val="21"/>
        </w:rPr>
        <w:t>2.xls</w:t>
      </w:r>
      <w:r>
        <w:rPr>
          <w:b/>
          <w:szCs w:val="21"/>
        </w:rPr>
        <w:t>x</w:t>
      </w:r>
      <w:r w:rsidRPr="00641105">
        <w:rPr>
          <w:b/>
          <w:szCs w:val="21"/>
        </w:rPr>
        <w:t>”</w:t>
      </w:r>
      <w:r w:rsidRPr="00641105">
        <w:rPr>
          <w:rFonts w:hint="eastAsia"/>
          <w:b/>
          <w:szCs w:val="21"/>
        </w:rPr>
        <w:t>文档中。请注意数据表标签的提示，并根据题目编号，查阅相应的素材，并在指定的作答数据表中保存操作结果，最终将文件另存到自己的文件夹中。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 w:rsidRPr="00EE2C04">
        <w:rPr>
          <w:rFonts w:ascii="宋体" w:hAnsi="宋体" w:hint="eastAsia"/>
          <w:szCs w:val="21"/>
        </w:rPr>
        <w:t>素材文件列表：图标</w:t>
      </w:r>
      <w:r w:rsidRPr="00EE2C04">
        <w:rPr>
          <w:rFonts w:ascii="宋体" w:hAnsi="宋体"/>
          <w:szCs w:val="21"/>
        </w:rPr>
        <w:t>.JPG</w:t>
      </w:r>
      <w:r w:rsidRPr="00EE2C04">
        <w:rPr>
          <w:rFonts w:ascii="宋体" w:hAnsi="宋体" w:hint="eastAsia"/>
          <w:szCs w:val="21"/>
        </w:rPr>
        <w:t>、期末成绩表</w:t>
      </w:r>
      <w:r w:rsidRPr="00EE2C04">
        <w:rPr>
          <w:rFonts w:ascii="宋体" w:hAnsi="宋体"/>
          <w:szCs w:val="21"/>
        </w:rPr>
        <w:t>.txt</w:t>
      </w:r>
    </w:p>
    <w:p w:rsidR="00D43445" w:rsidRPr="00EE2C04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 w:rsidRPr="00EE2C04">
        <w:rPr>
          <w:rFonts w:ascii="宋体" w:hAnsi="宋体" w:hint="eastAsia"/>
          <w:szCs w:val="21"/>
        </w:rPr>
        <w:t>举例：第</w:t>
      </w:r>
      <w:r w:rsidRPr="00EE2C04">
        <w:rPr>
          <w:rFonts w:ascii="宋体" w:hAnsi="宋体"/>
          <w:szCs w:val="21"/>
        </w:rPr>
        <w:t>1</w:t>
      </w:r>
      <w:r w:rsidRPr="00EE2C04">
        <w:rPr>
          <w:rFonts w:ascii="宋体" w:hAnsi="宋体" w:hint="eastAsia"/>
          <w:szCs w:val="21"/>
        </w:rPr>
        <w:t>题涉及的素材保存在标签为“</w:t>
      </w:r>
      <w:r w:rsidRPr="00EE2C04">
        <w:rPr>
          <w:rFonts w:ascii="宋体" w:hAnsi="宋体"/>
          <w:szCs w:val="21"/>
        </w:rPr>
        <w:t>1-</w:t>
      </w:r>
      <w:r w:rsidRPr="00EE2C04">
        <w:rPr>
          <w:rFonts w:ascii="宋体" w:hAnsi="宋体" w:hint="eastAsia"/>
          <w:szCs w:val="21"/>
        </w:rPr>
        <w:t>素材”数据表中，第</w:t>
      </w:r>
      <w:r w:rsidRPr="00EE2C04">
        <w:rPr>
          <w:rFonts w:ascii="宋体" w:hAnsi="宋体"/>
          <w:szCs w:val="21"/>
        </w:rPr>
        <w:t>1</w:t>
      </w:r>
      <w:r w:rsidRPr="00EE2C04">
        <w:rPr>
          <w:rFonts w:ascii="宋体" w:hAnsi="宋体" w:hint="eastAsia"/>
          <w:szCs w:val="21"/>
        </w:rPr>
        <w:t>题的操作结果保存在标签为“</w:t>
      </w:r>
      <w:r w:rsidRPr="00EE2C04">
        <w:rPr>
          <w:rFonts w:ascii="宋体" w:hAnsi="宋体"/>
          <w:szCs w:val="21"/>
        </w:rPr>
        <w:t>1-</w:t>
      </w:r>
      <w:r w:rsidRPr="00EE2C04">
        <w:rPr>
          <w:rFonts w:ascii="宋体" w:hAnsi="宋体" w:hint="eastAsia"/>
          <w:szCs w:val="21"/>
        </w:rPr>
        <w:t>回答”、显示为蓝色的工作表中。</w:t>
      </w:r>
      <w:r w:rsidRPr="00EE2C04">
        <w:rPr>
          <w:rFonts w:ascii="宋体" w:hAnsi="宋体"/>
          <w:szCs w:val="21"/>
        </w:rPr>
        <w:t xml:space="preserve"> </w:t>
      </w:r>
    </w:p>
    <w:p w:rsidR="00D43445" w:rsidRPr="00EE2C04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 w:rsidRPr="00EE2C04">
        <w:rPr>
          <w:rFonts w:ascii="宋体" w:hAnsi="宋体" w:hint="eastAsia"/>
          <w:szCs w:val="21"/>
        </w:rPr>
        <w:t>请参照“</w:t>
      </w:r>
      <w:r w:rsidRPr="00EE2C04">
        <w:rPr>
          <w:rFonts w:ascii="宋体" w:hAnsi="宋体"/>
          <w:szCs w:val="21"/>
        </w:rPr>
        <w:t>1-</w:t>
      </w:r>
      <w:r w:rsidRPr="00EE2C04">
        <w:rPr>
          <w:rFonts w:ascii="宋体" w:hAnsi="宋体" w:hint="eastAsia"/>
          <w:szCs w:val="21"/>
        </w:rPr>
        <w:t>素材”工作表中的图片“九九乘法表</w:t>
      </w:r>
      <w:r w:rsidRPr="00EE2C04">
        <w:rPr>
          <w:rFonts w:ascii="宋体" w:hAnsi="宋体"/>
          <w:szCs w:val="21"/>
        </w:rPr>
        <w:t>.jpg</w:t>
      </w:r>
      <w:r w:rsidRPr="00EE2C04">
        <w:rPr>
          <w:rFonts w:ascii="宋体" w:hAnsi="宋体" w:hint="eastAsia"/>
          <w:szCs w:val="21"/>
        </w:rPr>
        <w:t>”制作</w:t>
      </w:r>
      <w:r w:rsidRPr="00EE2C04">
        <w:rPr>
          <w:rFonts w:ascii="宋体" w:hAnsi="宋体"/>
          <w:szCs w:val="21"/>
        </w:rPr>
        <w:t>Excel</w:t>
      </w:r>
      <w:r w:rsidRPr="00EE2C04">
        <w:rPr>
          <w:rFonts w:ascii="宋体" w:hAnsi="宋体" w:hint="eastAsia"/>
          <w:szCs w:val="21"/>
        </w:rPr>
        <w:t>数据表，并保存在标签为“</w:t>
      </w:r>
      <w:r w:rsidRPr="00EE2C04">
        <w:rPr>
          <w:rFonts w:ascii="宋体" w:hAnsi="宋体"/>
          <w:szCs w:val="21"/>
        </w:rPr>
        <w:t>1-</w:t>
      </w:r>
      <w:r w:rsidRPr="00EE2C04">
        <w:rPr>
          <w:rFonts w:ascii="宋体" w:hAnsi="宋体" w:hint="eastAsia"/>
          <w:szCs w:val="21"/>
        </w:rPr>
        <w:t>回答”的工作表中。要求从</w:t>
      </w:r>
      <w:r w:rsidRPr="00EE2C04">
        <w:rPr>
          <w:rFonts w:ascii="宋体" w:hAnsi="宋体"/>
          <w:szCs w:val="21"/>
        </w:rPr>
        <w:t>B2</w:t>
      </w:r>
      <w:r w:rsidRPr="00EE2C04">
        <w:rPr>
          <w:rFonts w:ascii="宋体" w:hAnsi="宋体" w:hint="eastAsia"/>
          <w:szCs w:val="21"/>
        </w:rPr>
        <w:t>：</w:t>
      </w:r>
      <w:r w:rsidRPr="00EE2C04">
        <w:rPr>
          <w:rFonts w:ascii="宋体" w:hAnsi="宋体"/>
          <w:szCs w:val="21"/>
        </w:rPr>
        <w:t>J10</w:t>
      </w:r>
      <w:r w:rsidRPr="00EE2C04">
        <w:rPr>
          <w:rFonts w:ascii="宋体" w:hAnsi="宋体" w:hint="eastAsia"/>
          <w:szCs w:val="21"/>
        </w:rPr>
        <w:t>区域中的</w:t>
      </w:r>
      <w:r w:rsidRPr="00EE2C04">
        <w:rPr>
          <w:rFonts w:ascii="宋体" w:hAnsi="宋体"/>
          <w:szCs w:val="21"/>
        </w:rPr>
        <w:t>81</w:t>
      </w:r>
      <w:r w:rsidRPr="00EE2C04">
        <w:rPr>
          <w:rFonts w:ascii="宋体" w:hAnsi="宋体" w:hint="eastAsia"/>
          <w:szCs w:val="21"/>
        </w:rPr>
        <w:t>个单元格都要填入公式，并且在更改</w:t>
      </w:r>
      <w:r w:rsidRPr="00EE2C04">
        <w:rPr>
          <w:rFonts w:ascii="宋体" w:hAnsi="宋体"/>
          <w:szCs w:val="21"/>
        </w:rPr>
        <w:t>A2</w:t>
      </w:r>
      <w:r w:rsidRPr="00EE2C04">
        <w:rPr>
          <w:rFonts w:ascii="宋体" w:hAnsi="宋体" w:hint="eastAsia"/>
          <w:szCs w:val="21"/>
        </w:rPr>
        <w:t>：</w:t>
      </w:r>
      <w:r w:rsidRPr="00EE2C04">
        <w:rPr>
          <w:rFonts w:ascii="宋体" w:hAnsi="宋体"/>
          <w:szCs w:val="21"/>
        </w:rPr>
        <w:t>A10</w:t>
      </w:r>
      <w:r w:rsidRPr="00EE2C04">
        <w:rPr>
          <w:rFonts w:ascii="宋体" w:hAnsi="宋体" w:hint="eastAsia"/>
          <w:szCs w:val="21"/>
        </w:rPr>
        <w:t>，</w:t>
      </w:r>
      <w:r w:rsidRPr="00EE2C04">
        <w:rPr>
          <w:rFonts w:ascii="宋体" w:hAnsi="宋体"/>
          <w:szCs w:val="21"/>
        </w:rPr>
        <w:t>B1</w:t>
      </w:r>
      <w:r w:rsidRPr="00EE2C04">
        <w:rPr>
          <w:rFonts w:ascii="宋体" w:hAnsi="宋体" w:hint="eastAsia"/>
          <w:szCs w:val="21"/>
        </w:rPr>
        <w:t>：</w:t>
      </w:r>
      <w:r w:rsidRPr="00EE2C04">
        <w:rPr>
          <w:rFonts w:ascii="宋体" w:hAnsi="宋体"/>
          <w:szCs w:val="21"/>
        </w:rPr>
        <w:t>J1</w:t>
      </w:r>
      <w:r w:rsidRPr="00EE2C04">
        <w:rPr>
          <w:rFonts w:ascii="宋体" w:hAnsi="宋体" w:hint="eastAsia"/>
          <w:szCs w:val="21"/>
        </w:rPr>
        <w:t>区域内的数字时</w:t>
      </w:r>
      <w:r w:rsidRPr="00EE2C04">
        <w:rPr>
          <w:rFonts w:ascii="宋体" w:hAnsi="宋体"/>
          <w:szCs w:val="21"/>
        </w:rPr>
        <w:t>B2</w:t>
      </w:r>
      <w:r w:rsidRPr="00EE2C04">
        <w:rPr>
          <w:rFonts w:ascii="宋体" w:hAnsi="宋体" w:hint="eastAsia"/>
          <w:szCs w:val="21"/>
        </w:rPr>
        <w:t>：</w:t>
      </w:r>
      <w:r w:rsidRPr="00EE2C04">
        <w:rPr>
          <w:rFonts w:ascii="宋体" w:hAnsi="宋体"/>
          <w:szCs w:val="21"/>
        </w:rPr>
        <w:t>J10</w:t>
      </w:r>
      <w:r w:rsidRPr="00EE2C04">
        <w:rPr>
          <w:rFonts w:ascii="宋体" w:hAnsi="宋体" w:hint="eastAsia"/>
          <w:szCs w:val="21"/>
        </w:rPr>
        <w:t>区域内容要随之变化。在仿照“</w:t>
      </w:r>
      <w:r w:rsidRPr="00EE2C04">
        <w:rPr>
          <w:rFonts w:ascii="宋体" w:hAnsi="宋体"/>
          <w:szCs w:val="21"/>
        </w:rPr>
        <w:t>1-</w:t>
      </w:r>
      <w:r w:rsidRPr="00EE2C04">
        <w:rPr>
          <w:rFonts w:ascii="宋体" w:hAnsi="宋体" w:hint="eastAsia"/>
          <w:szCs w:val="21"/>
        </w:rPr>
        <w:t>素材”样式完成基本要求后，请设计第二个转置（上三角）乘法表。</w:t>
      </w:r>
      <w:r w:rsidRPr="00EE2C04">
        <w:rPr>
          <w:rFonts w:ascii="宋体" w:hAnsi="宋体"/>
          <w:szCs w:val="21"/>
        </w:rPr>
        <w:t xml:space="preserve"> </w:t>
      </w:r>
    </w:p>
    <w:p w:rsidR="00D43445" w:rsidRPr="00EE2C04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 w:rsidRPr="00EE2C04">
        <w:rPr>
          <w:rFonts w:ascii="宋体" w:hAnsi="宋体" w:hint="eastAsia"/>
          <w:szCs w:val="21"/>
        </w:rPr>
        <w:t>请参照“</w:t>
      </w:r>
      <w:r w:rsidRPr="00EE2C04">
        <w:rPr>
          <w:rFonts w:ascii="宋体" w:hAnsi="宋体"/>
          <w:szCs w:val="21"/>
        </w:rPr>
        <w:t>2-</w:t>
      </w:r>
      <w:r w:rsidRPr="00EE2C04">
        <w:rPr>
          <w:rFonts w:ascii="宋体" w:hAnsi="宋体" w:hint="eastAsia"/>
          <w:szCs w:val="21"/>
        </w:rPr>
        <w:t>素材”工作表中的图片中的数据完成图表。要求通过公式运算计算工作表中的“增长率”（“增长率”是四季度比一季度增长的），并使用条件格式功能为“增长率＜</w:t>
      </w:r>
      <w:r w:rsidRPr="00EE2C04">
        <w:rPr>
          <w:rFonts w:ascii="宋体" w:hAnsi="宋体"/>
          <w:szCs w:val="21"/>
        </w:rPr>
        <w:t>0</w:t>
      </w:r>
      <w:r w:rsidRPr="00EE2C04">
        <w:rPr>
          <w:rFonts w:ascii="宋体" w:hAnsi="宋体" w:hint="eastAsia"/>
          <w:szCs w:val="21"/>
        </w:rPr>
        <w:t>”的单元格背景设置为灰色。根据数据表情况，在同一工作表制作一幅与样张一样的图表。</w:t>
      </w:r>
      <w:r w:rsidRPr="00EE2C04">
        <w:rPr>
          <w:rFonts w:ascii="宋体" w:hAnsi="宋体"/>
          <w:szCs w:val="21"/>
        </w:rPr>
        <w:t xml:space="preserve"> 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 w:rsidRPr="00EE2C04">
        <w:rPr>
          <w:rFonts w:ascii="宋体" w:hAnsi="宋体" w:hint="eastAsia"/>
          <w:szCs w:val="21"/>
        </w:rPr>
        <w:t>请参照“</w:t>
      </w:r>
      <w:r w:rsidRPr="00EE2C04">
        <w:rPr>
          <w:rFonts w:ascii="宋体" w:hAnsi="宋体"/>
          <w:szCs w:val="21"/>
        </w:rPr>
        <w:t>3-</w:t>
      </w:r>
      <w:r w:rsidRPr="00EE2C04">
        <w:rPr>
          <w:rFonts w:ascii="宋体" w:hAnsi="宋体" w:hint="eastAsia"/>
          <w:szCs w:val="21"/>
        </w:rPr>
        <w:t>素材”，在“</w:t>
      </w:r>
      <w:r w:rsidRPr="00EE2C04">
        <w:rPr>
          <w:rFonts w:ascii="宋体" w:hAnsi="宋体"/>
          <w:szCs w:val="21"/>
        </w:rPr>
        <w:t>3-</w:t>
      </w:r>
      <w:r w:rsidRPr="00EE2C04">
        <w:rPr>
          <w:rFonts w:ascii="宋体" w:hAnsi="宋体" w:hint="eastAsia"/>
          <w:szCs w:val="21"/>
        </w:rPr>
        <w:t>回答”工作表中完成下列操作。题目：在数据表内容下方完成：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 w:rsidRPr="00EE2C04">
        <w:rPr>
          <w:rFonts w:ascii="宋体" w:hAnsi="宋体" w:hint="eastAsia"/>
          <w:szCs w:val="21"/>
        </w:rPr>
        <w:t>（</w:t>
      </w:r>
      <w:r w:rsidRPr="00EE2C04">
        <w:rPr>
          <w:rFonts w:ascii="宋体" w:hAnsi="宋体"/>
          <w:szCs w:val="21"/>
        </w:rPr>
        <w:t>1</w:t>
      </w:r>
      <w:r w:rsidRPr="00EE2C04">
        <w:rPr>
          <w:rFonts w:ascii="宋体" w:hAnsi="宋体" w:hint="eastAsia"/>
          <w:szCs w:val="21"/>
        </w:rPr>
        <w:t>）利用数据透视表，按性别求出各门成绩的平均值；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 w:rsidRPr="00EE2C04">
        <w:rPr>
          <w:rFonts w:ascii="宋体" w:hAnsi="宋体" w:hint="eastAsia"/>
          <w:szCs w:val="21"/>
        </w:rPr>
        <w:t>（</w:t>
      </w:r>
      <w:r w:rsidRPr="00EE2C04">
        <w:rPr>
          <w:rFonts w:ascii="宋体" w:hAnsi="宋体"/>
          <w:szCs w:val="21"/>
        </w:rPr>
        <w:t>2</w:t>
      </w:r>
      <w:r w:rsidRPr="00EE2C04">
        <w:rPr>
          <w:rFonts w:ascii="宋体" w:hAnsi="宋体" w:hint="eastAsia"/>
          <w:szCs w:val="21"/>
        </w:rPr>
        <w:t>）利用数据透视表，按代表队求出数学的最高分和语文的最低分；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 w:rsidRPr="00EE2C04">
        <w:rPr>
          <w:rFonts w:ascii="宋体" w:hAnsi="宋体" w:hint="eastAsia"/>
          <w:szCs w:val="21"/>
        </w:rPr>
        <w:t>（</w:t>
      </w:r>
      <w:r w:rsidRPr="00EE2C04">
        <w:rPr>
          <w:rFonts w:ascii="宋体" w:hAnsi="宋体"/>
          <w:szCs w:val="21"/>
        </w:rPr>
        <w:t>3</w:t>
      </w:r>
      <w:r w:rsidRPr="00EE2C04">
        <w:rPr>
          <w:rFonts w:ascii="宋体" w:hAnsi="宋体" w:hint="eastAsia"/>
          <w:szCs w:val="21"/>
        </w:rPr>
        <w:t>）利用数据透视表，按专项、性别求出英语的最高分和最低分；</w:t>
      </w:r>
    </w:p>
    <w:p w:rsidR="00D43445" w:rsidRPr="00EE2C04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 w:rsidRPr="00EE2C04">
        <w:rPr>
          <w:rFonts w:ascii="宋体" w:hAnsi="宋体" w:hint="eastAsia"/>
          <w:szCs w:val="21"/>
        </w:rPr>
        <w:t>（</w:t>
      </w:r>
      <w:r w:rsidRPr="00EE2C04">
        <w:rPr>
          <w:rFonts w:ascii="宋体" w:hAnsi="宋体"/>
          <w:szCs w:val="21"/>
        </w:rPr>
        <w:t>4</w:t>
      </w:r>
      <w:r w:rsidRPr="00EE2C04">
        <w:rPr>
          <w:rFonts w:ascii="宋体" w:hAnsi="宋体" w:hint="eastAsia"/>
          <w:szCs w:val="21"/>
        </w:rPr>
        <w:t>）利用数据透视表，以性别作为列字段，专项作为行字段，姓名做数</w:t>
      </w:r>
      <w:r>
        <w:rPr>
          <w:rFonts w:ascii="宋体" w:hAnsi="宋体" w:hint="eastAsia"/>
          <w:szCs w:val="21"/>
        </w:rPr>
        <w:t>值</w:t>
      </w:r>
      <w:r w:rsidRPr="00EE2C04">
        <w:rPr>
          <w:rFonts w:ascii="宋体" w:hAnsi="宋体" w:hint="eastAsia"/>
          <w:szCs w:val="21"/>
        </w:rPr>
        <w:t>项，代表队作为</w:t>
      </w:r>
      <w:r>
        <w:rPr>
          <w:rFonts w:ascii="宋体" w:hAnsi="宋体" w:hint="eastAsia"/>
          <w:szCs w:val="21"/>
        </w:rPr>
        <w:t>报表筛选</w:t>
      </w:r>
      <w:r w:rsidRPr="00EE2C04">
        <w:rPr>
          <w:rFonts w:ascii="宋体" w:hAnsi="宋体" w:hint="eastAsia"/>
          <w:szCs w:val="21"/>
        </w:rPr>
        <w:t>字段，求出按代表队、按性别、按专项的人数统计。（注意：每一小题结果前加上小题序号）</w:t>
      </w:r>
      <w:r w:rsidRPr="00EE2C04">
        <w:rPr>
          <w:rFonts w:ascii="宋体" w:hAnsi="宋体"/>
          <w:szCs w:val="21"/>
        </w:rPr>
        <w:t xml:space="preserve"> </w:t>
      </w:r>
    </w:p>
    <w:p w:rsidR="00D43445" w:rsidRPr="00EE2C04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 w:rsidRPr="00EE2C04">
        <w:rPr>
          <w:rFonts w:ascii="宋体" w:hAnsi="宋体" w:hint="eastAsia"/>
          <w:szCs w:val="21"/>
        </w:rPr>
        <w:t>某大学期未考试后要发《成绩通知单》：</w:t>
      </w:r>
      <w:r w:rsidRPr="00EE2C04">
        <w:rPr>
          <w:rFonts w:ascii="宋体" w:hAnsi="宋体"/>
          <w:szCs w:val="21"/>
        </w:rPr>
        <w:t xml:space="preserve"> </w:t>
      </w:r>
    </w:p>
    <w:p w:rsidR="00D43445" w:rsidRPr="00EE2C04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 w:rsidRPr="00EE2C04">
        <w:rPr>
          <w:rFonts w:ascii="宋体" w:hAnsi="宋体" w:hint="eastAsia"/>
          <w:szCs w:val="21"/>
        </w:rPr>
        <w:t>利用</w:t>
      </w:r>
      <w:r w:rsidRPr="00EE2C04">
        <w:rPr>
          <w:rFonts w:ascii="宋体" w:hAnsi="宋体"/>
          <w:szCs w:val="21"/>
        </w:rPr>
        <w:t>Word</w:t>
      </w:r>
      <w:r w:rsidRPr="00EE2C04">
        <w:rPr>
          <w:rFonts w:ascii="宋体" w:hAnsi="宋体" w:hint="eastAsia"/>
          <w:szCs w:val="21"/>
        </w:rPr>
        <w:t>邮件合并功能进行成绩通知单的批量生成，要求每张通知单上显示学生姓名和</w:t>
      </w:r>
      <w:r w:rsidRPr="00EE2C04">
        <w:rPr>
          <w:rFonts w:ascii="宋体" w:hAnsi="宋体"/>
          <w:szCs w:val="21"/>
        </w:rPr>
        <w:t>3</w:t>
      </w:r>
      <w:r w:rsidRPr="00EE2C04">
        <w:rPr>
          <w:rFonts w:ascii="宋体" w:hAnsi="宋体" w:hint="eastAsia"/>
          <w:szCs w:val="21"/>
        </w:rPr>
        <w:t>科成绩。成绩表请见“期未成绩表</w:t>
      </w:r>
      <w:r w:rsidRPr="00EE2C04">
        <w:rPr>
          <w:rFonts w:ascii="宋体" w:hAnsi="宋体"/>
          <w:szCs w:val="21"/>
        </w:rPr>
        <w:t>.txt</w:t>
      </w:r>
      <w:r w:rsidRPr="00EE2C04">
        <w:rPr>
          <w:rFonts w:ascii="宋体" w:hAnsi="宋体" w:hint="eastAsia"/>
          <w:szCs w:val="21"/>
        </w:rPr>
        <w:t>”。</w:t>
      </w:r>
      <w:r w:rsidRPr="00EE2C04">
        <w:rPr>
          <w:rFonts w:ascii="宋体" w:hAnsi="宋体"/>
          <w:szCs w:val="21"/>
        </w:rPr>
        <w:t xml:space="preserve"> 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</w:t>
      </w:r>
      <w:r w:rsidRPr="00EE2C04">
        <w:rPr>
          <w:rFonts w:ascii="宋体" w:hAnsi="宋体" w:hint="eastAsia"/>
          <w:szCs w:val="21"/>
        </w:rPr>
        <w:t>在成绩单的下半部分制作一个校历，格式参见样例文件“成绩通知单</w:t>
      </w:r>
      <w:r w:rsidRPr="00EE2C04">
        <w:rPr>
          <w:rFonts w:ascii="宋体" w:hAnsi="宋体"/>
          <w:szCs w:val="21"/>
        </w:rPr>
        <w:t>.pdf</w:t>
      </w:r>
      <w:r w:rsidRPr="00EE2C04">
        <w:rPr>
          <w:rFonts w:ascii="宋体" w:hAnsi="宋体" w:hint="eastAsia"/>
          <w:szCs w:val="21"/>
        </w:rPr>
        <w:t>”设计。最终合并后的文档保存为“成绩通知单</w:t>
      </w:r>
      <w:r w:rsidRPr="00EE2C04">
        <w:rPr>
          <w:rFonts w:ascii="宋体" w:hAnsi="宋体"/>
          <w:szCs w:val="21"/>
        </w:rPr>
        <w:t>.doc</w:t>
      </w:r>
      <w:r>
        <w:rPr>
          <w:rFonts w:ascii="宋体" w:hAnsi="宋体"/>
          <w:szCs w:val="21"/>
        </w:rPr>
        <w:t>x</w:t>
      </w:r>
      <w:r w:rsidRPr="00EE2C04">
        <w:rPr>
          <w:rFonts w:ascii="宋体" w:hAnsi="宋体" w:hint="eastAsia"/>
          <w:szCs w:val="21"/>
        </w:rPr>
        <w:t>”，另存到自己的文件夹中。</w:t>
      </w:r>
      <w:r w:rsidRPr="00EE2C04">
        <w:rPr>
          <w:rFonts w:ascii="宋体" w:hAnsi="宋体"/>
          <w:szCs w:val="21"/>
        </w:rPr>
        <w:t xml:space="preserve"> </w:t>
      </w:r>
    </w:p>
    <w:p w:rsidR="00D43445" w:rsidRPr="00EE2C04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【案例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】</w:t>
      </w:r>
      <w:r w:rsidRPr="000220BD">
        <w:rPr>
          <w:rFonts w:hint="eastAsia"/>
          <w:b/>
          <w:szCs w:val="21"/>
        </w:rPr>
        <w:t>参照</w:t>
      </w:r>
      <w:r w:rsidRPr="000220BD">
        <w:rPr>
          <w:b/>
          <w:szCs w:val="21"/>
        </w:rPr>
        <w:t>“Excel</w:t>
      </w:r>
      <w:r w:rsidRPr="000220BD">
        <w:rPr>
          <w:rFonts w:hint="eastAsia"/>
          <w:b/>
          <w:szCs w:val="21"/>
        </w:rPr>
        <w:t>中常用函数介绍</w:t>
      </w:r>
      <w:r w:rsidRPr="000220BD">
        <w:rPr>
          <w:b/>
          <w:szCs w:val="21"/>
        </w:rPr>
        <w:t>.exe”</w:t>
      </w:r>
      <w:r w:rsidRPr="000220BD">
        <w:rPr>
          <w:rFonts w:hint="eastAsia"/>
          <w:b/>
          <w:szCs w:val="21"/>
        </w:rPr>
        <w:t>演示文稿的样式，利用</w:t>
      </w:r>
      <w:r w:rsidRPr="000220BD">
        <w:rPr>
          <w:b/>
          <w:szCs w:val="21"/>
        </w:rPr>
        <w:t>PowerPoint2010</w:t>
      </w:r>
      <w:r w:rsidRPr="000220BD">
        <w:rPr>
          <w:rFonts w:hint="eastAsia"/>
          <w:b/>
          <w:szCs w:val="21"/>
        </w:rPr>
        <w:t>自行设计和制作</w:t>
      </w:r>
      <w:r w:rsidRPr="000220BD">
        <w:rPr>
          <w:b/>
          <w:szCs w:val="21"/>
        </w:rPr>
        <w:t>“Excel</w:t>
      </w:r>
      <w:r w:rsidRPr="000220BD">
        <w:rPr>
          <w:rFonts w:hint="eastAsia"/>
          <w:b/>
          <w:szCs w:val="21"/>
        </w:rPr>
        <w:t>中常用函数介绍</w:t>
      </w:r>
      <w:r w:rsidRPr="000220BD">
        <w:rPr>
          <w:b/>
          <w:szCs w:val="21"/>
        </w:rPr>
        <w:t>.pptx”</w:t>
      </w:r>
      <w:r w:rsidRPr="000220BD">
        <w:rPr>
          <w:rFonts w:hint="eastAsia"/>
          <w:b/>
          <w:szCs w:val="21"/>
        </w:rPr>
        <w:t>幻灯片，保存到自己的文件夹中。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 w:rsidRPr="00EE2C04">
        <w:rPr>
          <w:rFonts w:ascii="宋体" w:hAnsi="宋体" w:hint="eastAsia"/>
          <w:szCs w:val="21"/>
        </w:rPr>
        <w:t>要求完成：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 w:rsidRPr="00EE2C04">
        <w:rPr>
          <w:rFonts w:ascii="宋体" w:hAnsi="宋体" w:hint="eastAsia"/>
          <w:szCs w:val="21"/>
        </w:rPr>
        <w:t>（</w:t>
      </w:r>
      <w:r w:rsidRPr="00EE2C04">
        <w:rPr>
          <w:rFonts w:ascii="宋体" w:hAnsi="宋体"/>
          <w:szCs w:val="21"/>
        </w:rPr>
        <w:t>1</w:t>
      </w:r>
      <w:r w:rsidRPr="00EE2C04">
        <w:rPr>
          <w:rFonts w:ascii="宋体" w:hAnsi="宋体" w:hint="eastAsia"/>
          <w:szCs w:val="21"/>
        </w:rPr>
        <w:t>）介绍至少</w:t>
      </w:r>
      <w:r>
        <w:rPr>
          <w:rFonts w:ascii="宋体" w:hAnsi="宋体" w:hint="eastAsia"/>
          <w:szCs w:val="21"/>
        </w:rPr>
        <w:t>两</w:t>
      </w:r>
      <w:r w:rsidRPr="00EE2C04">
        <w:rPr>
          <w:rFonts w:ascii="宋体" w:hAnsi="宋体" w:hint="eastAsia"/>
          <w:szCs w:val="21"/>
        </w:rPr>
        <w:t>种函数的使用，要求有截屏；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 w:rsidRPr="00EE2C04">
        <w:rPr>
          <w:rFonts w:ascii="宋体" w:hAnsi="宋体" w:hint="eastAsia"/>
          <w:szCs w:val="21"/>
        </w:rPr>
        <w:t>（</w:t>
      </w:r>
      <w:r w:rsidRPr="00EE2C04">
        <w:rPr>
          <w:rFonts w:ascii="宋体" w:hAnsi="宋体"/>
          <w:szCs w:val="21"/>
        </w:rPr>
        <w:t>2</w:t>
      </w:r>
      <w:r w:rsidRPr="00EE2C04">
        <w:rPr>
          <w:rFonts w:ascii="宋体" w:hAnsi="宋体" w:hint="eastAsia"/>
          <w:szCs w:val="21"/>
        </w:rPr>
        <w:t>）内容包括对函数的基本概念、基本参数、应用实例进行介绍；</w:t>
      </w:r>
    </w:p>
    <w:p w:rsidR="00D43445" w:rsidRDefault="00D43445" w:rsidP="00BD3E4B">
      <w:pPr>
        <w:tabs>
          <w:tab w:val="left" w:pos="1725"/>
        </w:tabs>
        <w:ind w:firstLineChars="200" w:firstLine="3168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Pr="00EE2C04">
        <w:rPr>
          <w:rFonts w:ascii="宋体" w:hAnsi="宋体" w:hint="eastAsia"/>
          <w:szCs w:val="21"/>
        </w:rPr>
        <w:t>所有提供的素材都需要合理的运用到演示文稿中。</w:t>
      </w:r>
    </w:p>
    <w:p w:rsidR="00D43445" w:rsidRDefault="00D43445" w:rsidP="00BD3E4B">
      <w:pPr>
        <w:tabs>
          <w:tab w:val="left" w:pos="1725"/>
        </w:tabs>
        <w:ind w:firstLineChars="150" w:firstLine="31680"/>
        <w:jc w:val="left"/>
        <w:rPr>
          <w:rFonts w:ascii="宋体"/>
          <w:szCs w:val="21"/>
        </w:rPr>
      </w:pPr>
      <w:r w:rsidRPr="00EE2C04">
        <w:rPr>
          <w:rFonts w:ascii="宋体" w:hAnsi="宋体" w:hint="eastAsia"/>
          <w:szCs w:val="21"/>
        </w:rPr>
        <w:t>（注意可以使用提供的动画素材，整套幻灯片制作完成后不得与样例完全一样，版面要美观、内容要清晰、色彩要协调、要有动画与切换效果）。</w:t>
      </w:r>
    </w:p>
    <w:p w:rsidR="00D43445" w:rsidRPr="00EE2C04" w:rsidRDefault="00D43445" w:rsidP="00BD3E4B">
      <w:pPr>
        <w:tabs>
          <w:tab w:val="left" w:pos="1725"/>
        </w:tabs>
        <w:ind w:firstLineChars="150" w:firstLine="31680"/>
        <w:jc w:val="left"/>
        <w:rPr>
          <w:rFonts w:ascii="宋体"/>
          <w:szCs w:val="21"/>
        </w:rPr>
      </w:pPr>
    </w:p>
    <w:p w:rsidR="00D43445" w:rsidRPr="005E40EF" w:rsidRDefault="00D43445" w:rsidP="00BD3E4B">
      <w:pPr>
        <w:tabs>
          <w:tab w:val="left" w:pos="1725"/>
        </w:tabs>
        <w:ind w:firstLineChars="200" w:firstLine="31680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【案例</w:t>
      </w:r>
      <w:r>
        <w:rPr>
          <w:b/>
          <w:szCs w:val="21"/>
        </w:rPr>
        <w:t>4</w:t>
      </w:r>
      <w:r>
        <w:rPr>
          <w:rFonts w:hint="eastAsia"/>
          <w:b/>
          <w:szCs w:val="21"/>
        </w:rPr>
        <w:t>】</w:t>
      </w:r>
      <w:r w:rsidRPr="005E40EF">
        <w:rPr>
          <w:rFonts w:hint="eastAsia"/>
          <w:b/>
          <w:szCs w:val="21"/>
        </w:rPr>
        <w:t>打开“各专业人数情况</w:t>
      </w:r>
      <w:r w:rsidRPr="005E40EF">
        <w:rPr>
          <w:b/>
          <w:szCs w:val="21"/>
        </w:rPr>
        <w:t>.xlsx</w:t>
      </w:r>
      <w:r w:rsidRPr="005E40EF">
        <w:rPr>
          <w:rFonts w:hint="eastAsia"/>
          <w:b/>
          <w:szCs w:val="21"/>
        </w:rPr>
        <w:t>”，制作图</w:t>
      </w:r>
      <w:r>
        <w:rPr>
          <w:b/>
          <w:szCs w:val="21"/>
        </w:rPr>
        <w:t>2-10-2</w:t>
      </w:r>
      <w:r w:rsidRPr="005E40EF">
        <w:rPr>
          <w:rFonts w:hint="eastAsia"/>
          <w:b/>
          <w:szCs w:val="21"/>
        </w:rPr>
        <w:t>所示复合饼图（说明：图表中“计算机类”字样需要自行通过标注设置），最后将结果以原文件名保存到自己文件夹中。</w:t>
      </w:r>
    </w:p>
    <w:p w:rsidR="00D43445" w:rsidRPr="00994353" w:rsidRDefault="00D43445" w:rsidP="008422FC">
      <w:pPr>
        <w:jc w:val="center"/>
        <w:outlineLvl w:val="0"/>
      </w:pPr>
      <w:r w:rsidRPr="001B1D8C">
        <w:rPr>
          <w:noProof/>
        </w:rPr>
        <w:pict>
          <v:shape id="图片 6" o:spid="_x0000_i1029" type="#_x0000_t75" style="width:369.75pt;height:225.75pt;visibility:visible">
            <v:imagedata r:id="rId11" o:title=""/>
          </v:shape>
        </w:pict>
      </w:r>
    </w:p>
    <w:p w:rsidR="00D43445" w:rsidRPr="00D20FBC" w:rsidRDefault="00D43445" w:rsidP="00CA48EF">
      <w:pPr>
        <w:autoSpaceDE w:val="0"/>
        <w:autoSpaceDN w:val="0"/>
        <w:adjustRightInd w:val="0"/>
        <w:jc w:val="center"/>
        <w:rPr>
          <w:szCs w:val="21"/>
        </w:rPr>
      </w:pPr>
      <w:r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 xml:space="preserve">2-10-2 </w:t>
      </w:r>
      <w:r>
        <w:rPr>
          <w:rFonts w:hint="eastAsia"/>
          <w:sz w:val="18"/>
          <w:szCs w:val="18"/>
        </w:rPr>
        <w:t>复合饼图</w:t>
      </w:r>
    </w:p>
    <w:sectPr w:rsidR="00D43445" w:rsidRPr="00D20FBC" w:rsidSect="008716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445" w:rsidRDefault="00D43445">
      <w:r>
        <w:separator/>
      </w:r>
    </w:p>
  </w:endnote>
  <w:endnote w:type="continuationSeparator" w:id="0">
    <w:p w:rsidR="00D43445" w:rsidRDefault="00D43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45" w:rsidRDefault="00D434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45" w:rsidRDefault="00D434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45" w:rsidRDefault="00D43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445" w:rsidRDefault="00D43445">
      <w:r>
        <w:separator/>
      </w:r>
    </w:p>
  </w:footnote>
  <w:footnote w:type="continuationSeparator" w:id="0">
    <w:p w:rsidR="00D43445" w:rsidRDefault="00D43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45" w:rsidRDefault="00D434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45" w:rsidRDefault="00D43445" w:rsidP="00B5524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45" w:rsidRDefault="00D434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2C9"/>
    <w:multiLevelType w:val="hybridMultilevel"/>
    <w:tmpl w:val="08B8DD7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6F32A3C"/>
    <w:multiLevelType w:val="hybridMultilevel"/>
    <w:tmpl w:val="561E5856"/>
    <w:lvl w:ilvl="0" w:tplc="4CEEB2BA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E4E5B02"/>
    <w:multiLevelType w:val="hybridMultilevel"/>
    <w:tmpl w:val="258E31A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Bookshelf Symbol 7" w:hAnsi="Bookshelf Symbol 7" w:hint="default"/>
      </w:rPr>
    </w:lvl>
  </w:abstractNum>
  <w:abstractNum w:abstractNumId="3">
    <w:nsid w:val="25E50D3D"/>
    <w:multiLevelType w:val="hybridMultilevel"/>
    <w:tmpl w:val="43E2A26E"/>
    <w:lvl w:ilvl="0" w:tplc="884409E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Ansi="宋体" w:cs="Times New Roman" w:hint="default"/>
        <w:b/>
      </w:rPr>
    </w:lvl>
    <w:lvl w:ilvl="1" w:tplc="04090017">
      <w:start w:val="1"/>
      <w:numFmt w:val="chineseCountingThousand"/>
      <w:lvlText w:val="(%2)"/>
      <w:lvlJc w:val="left"/>
      <w:pPr>
        <w:tabs>
          <w:tab w:val="num" w:pos="840"/>
        </w:tabs>
        <w:ind w:left="840" w:hanging="42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8C847E2"/>
    <w:multiLevelType w:val="hybridMultilevel"/>
    <w:tmpl w:val="B55ACF58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>
    <w:nsid w:val="4E625CDB"/>
    <w:multiLevelType w:val="hybridMultilevel"/>
    <w:tmpl w:val="2B84DC1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12405FC"/>
    <w:multiLevelType w:val="hybridMultilevel"/>
    <w:tmpl w:val="B2C6CC04"/>
    <w:lvl w:ilvl="0" w:tplc="0FDA6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52C0AD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54C30B56"/>
    <w:multiLevelType w:val="multilevel"/>
    <w:tmpl w:val="4AD2C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9E7401E"/>
    <w:multiLevelType w:val="hybridMultilevel"/>
    <w:tmpl w:val="9864B9CA"/>
    <w:lvl w:ilvl="0" w:tplc="5400F0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5A884DD1"/>
    <w:multiLevelType w:val="multilevel"/>
    <w:tmpl w:val="1C02C85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Ansi="宋体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5C6272D0"/>
    <w:multiLevelType w:val="multilevel"/>
    <w:tmpl w:val="BBA06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4C28"/>
    <w:rsid w:val="00000076"/>
    <w:rsid w:val="0001420C"/>
    <w:rsid w:val="000220BD"/>
    <w:rsid w:val="0002619D"/>
    <w:rsid w:val="00026ED5"/>
    <w:rsid w:val="00034063"/>
    <w:rsid w:val="00035F3B"/>
    <w:rsid w:val="000365FE"/>
    <w:rsid w:val="00045F13"/>
    <w:rsid w:val="00046950"/>
    <w:rsid w:val="00047E98"/>
    <w:rsid w:val="00057230"/>
    <w:rsid w:val="00057B36"/>
    <w:rsid w:val="00066320"/>
    <w:rsid w:val="00070379"/>
    <w:rsid w:val="00073572"/>
    <w:rsid w:val="0007478F"/>
    <w:rsid w:val="00081059"/>
    <w:rsid w:val="00083608"/>
    <w:rsid w:val="00090407"/>
    <w:rsid w:val="000915BA"/>
    <w:rsid w:val="00092464"/>
    <w:rsid w:val="00093015"/>
    <w:rsid w:val="000A1891"/>
    <w:rsid w:val="000A3E39"/>
    <w:rsid w:val="000A40C5"/>
    <w:rsid w:val="000A48C8"/>
    <w:rsid w:val="000B35C7"/>
    <w:rsid w:val="000B435B"/>
    <w:rsid w:val="000C0AB1"/>
    <w:rsid w:val="000D5EA8"/>
    <w:rsid w:val="000F2E4D"/>
    <w:rsid w:val="0010055D"/>
    <w:rsid w:val="001012BA"/>
    <w:rsid w:val="00105CFD"/>
    <w:rsid w:val="00113EF0"/>
    <w:rsid w:val="001176CB"/>
    <w:rsid w:val="00121F48"/>
    <w:rsid w:val="0012451F"/>
    <w:rsid w:val="00125B7D"/>
    <w:rsid w:val="00126632"/>
    <w:rsid w:val="00131B31"/>
    <w:rsid w:val="00134927"/>
    <w:rsid w:val="001420B2"/>
    <w:rsid w:val="0014416D"/>
    <w:rsid w:val="00144620"/>
    <w:rsid w:val="001519F8"/>
    <w:rsid w:val="001521E5"/>
    <w:rsid w:val="00152DE9"/>
    <w:rsid w:val="001627C2"/>
    <w:rsid w:val="00173F40"/>
    <w:rsid w:val="001837B0"/>
    <w:rsid w:val="00184064"/>
    <w:rsid w:val="00187495"/>
    <w:rsid w:val="00195F68"/>
    <w:rsid w:val="00197894"/>
    <w:rsid w:val="001A0441"/>
    <w:rsid w:val="001A206A"/>
    <w:rsid w:val="001A4178"/>
    <w:rsid w:val="001B1D8C"/>
    <w:rsid w:val="001D10F0"/>
    <w:rsid w:val="001D1401"/>
    <w:rsid w:val="001D1547"/>
    <w:rsid w:val="001E1A3F"/>
    <w:rsid w:val="001E1CE8"/>
    <w:rsid w:val="001E7B8E"/>
    <w:rsid w:val="001F4CEA"/>
    <w:rsid w:val="001F6981"/>
    <w:rsid w:val="00202F94"/>
    <w:rsid w:val="002038E3"/>
    <w:rsid w:val="002176DE"/>
    <w:rsid w:val="00220C08"/>
    <w:rsid w:val="00223C6E"/>
    <w:rsid w:val="00224332"/>
    <w:rsid w:val="00227434"/>
    <w:rsid w:val="002326DC"/>
    <w:rsid w:val="00237BC8"/>
    <w:rsid w:val="00261D73"/>
    <w:rsid w:val="0026286B"/>
    <w:rsid w:val="00263824"/>
    <w:rsid w:val="00265EEE"/>
    <w:rsid w:val="00274E9D"/>
    <w:rsid w:val="00277732"/>
    <w:rsid w:val="00287AFE"/>
    <w:rsid w:val="002A52D0"/>
    <w:rsid w:val="002B08BD"/>
    <w:rsid w:val="002B29FE"/>
    <w:rsid w:val="002B34E4"/>
    <w:rsid w:val="002C479C"/>
    <w:rsid w:val="002C47C3"/>
    <w:rsid w:val="002D2019"/>
    <w:rsid w:val="002D3F7B"/>
    <w:rsid w:val="002D529C"/>
    <w:rsid w:val="002D7E7F"/>
    <w:rsid w:val="00304783"/>
    <w:rsid w:val="00310EDE"/>
    <w:rsid w:val="003145D7"/>
    <w:rsid w:val="00314791"/>
    <w:rsid w:val="00316382"/>
    <w:rsid w:val="00317724"/>
    <w:rsid w:val="0031787E"/>
    <w:rsid w:val="00317F37"/>
    <w:rsid w:val="00322F15"/>
    <w:rsid w:val="00327991"/>
    <w:rsid w:val="003667AB"/>
    <w:rsid w:val="0037179F"/>
    <w:rsid w:val="00372D79"/>
    <w:rsid w:val="0037412B"/>
    <w:rsid w:val="00374BF3"/>
    <w:rsid w:val="0037670E"/>
    <w:rsid w:val="0037751A"/>
    <w:rsid w:val="003B0CD8"/>
    <w:rsid w:val="003C1837"/>
    <w:rsid w:val="003C3BDB"/>
    <w:rsid w:val="003C73C7"/>
    <w:rsid w:val="003C7BD7"/>
    <w:rsid w:val="003E1976"/>
    <w:rsid w:val="003E463E"/>
    <w:rsid w:val="003F4D6B"/>
    <w:rsid w:val="004006F4"/>
    <w:rsid w:val="00424ABC"/>
    <w:rsid w:val="004265A0"/>
    <w:rsid w:val="004331BF"/>
    <w:rsid w:val="00433B22"/>
    <w:rsid w:val="00435B6A"/>
    <w:rsid w:val="00436714"/>
    <w:rsid w:val="00445FE5"/>
    <w:rsid w:val="00452159"/>
    <w:rsid w:val="00452863"/>
    <w:rsid w:val="004530DF"/>
    <w:rsid w:val="0046091B"/>
    <w:rsid w:val="00460CFE"/>
    <w:rsid w:val="00466C9F"/>
    <w:rsid w:val="004731C5"/>
    <w:rsid w:val="00477DEA"/>
    <w:rsid w:val="004A0F9B"/>
    <w:rsid w:val="004A69D9"/>
    <w:rsid w:val="004D2F74"/>
    <w:rsid w:val="004D3A65"/>
    <w:rsid w:val="004E33E2"/>
    <w:rsid w:val="004E53F2"/>
    <w:rsid w:val="004F38BA"/>
    <w:rsid w:val="004F3988"/>
    <w:rsid w:val="004F69F8"/>
    <w:rsid w:val="00501B9E"/>
    <w:rsid w:val="00530274"/>
    <w:rsid w:val="00532E47"/>
    <w:rsid w:val="00542742"/>
    <w:rsid w:val="00581300"/>
    <w:rsid w:val="00585087"/>
    <w:rsid w:val="00586EBC"/>
    <w:rsid w:val="0058793C"/>
    <w:rsid w:val="005A0573"/>
    <w:rsid w:val="005A4CCF"/>
    <w:rsid w:val="005B481E"/>
    <w:rsid w:val="005B58AE"/>
    <w:rsid w:val="005B60F9"/>
    <w:rsid w:val="005D3F5A"/>
    <w:rsid w:val="005D492D"/>
    <w:rsid w:val="005D7697"/>
    <w:rsid w:val="005E40EF"/>
    <w:rsid w:val="005E4600"/>
    <w:rsid w:val="005F6B4A"/>
    <w:rsid w:val="00606D4B"/>
    <w:rsid w:val="00611B23"/>
    <w:rsid w:val="006157FA"/>
    <w:rsid w:val="00634A6B"/>
    <w:rsid w:val="00636DD5"/>
    <w:rsid w:val="00640D56"/>
    <w:rsid w:val="00641105"/>
    <w:rsid w:val="00641A75"/>
    <w:rsid w:val="006512DB"/>
    <w:rsid w:val="00653456"/>
    <w:rsid w:val="0065666F"/>
    <w:rsid w:val="00670F89"/>
    <w:rsid w:val="006714F1"/>
    <w:rsid w:val="0067491E"/>
    <w:rsid w:val="00680C4C"/>
    <w:rsid w:val="00683FBE"/>
    <w:rsid w:val="00685C53"/>
    <w:rsid w:val="0069035D"/>
    <w:rsid w:val="00695464"/>
    <w:rsid w:val="006956A8"/>
    <w:rsid w:val="006A22BF"/>
    <w:rsid w:val="006B1883"/>
    <w:rsid w:val="006B3836"/>
    <w:rsid w:val="006B64A7"/>
    <w:rsid w:val="006C02FF"/>
    <w:rsid w:val="006C32E5"/>
    <w:rsid w:val="006C6DA2"/>
    <w:rsid w:val="006D0B98"/>
    <w:rsid w:val="006D5B78"/>
    <w:rsid w:val="006E3FA8"/>
    <w:rsid w:val="006E7152"/>
    <w:rsid w:val="006F2CA5"/>
    <w:rsid w:val="00701614"/>
    <w:rsid w:val="00705C66"/>
    <w:rsid w:val="00705E03"/>
    <w:rsid w:val="007117C7"/>
    <w:rsid w:val="00716976"/>
    <w:rsid w:val="007213D0"/>
    <w:rsid w:val="00724039"/>
    <w:rsid w:val="0073592A"/>
    <w:rsid w:val="00736816"/>
    <w:rsid w:val="00747217"/>
    <w:rsid w:val="00750C8A"/>
    <w:rsid w:val="007634FA"/>
    <w:rsid w:val="00775D92"/>
    <w:rsid w:val="00791F56"/>
    <w:rsid w:val="007968E3"/>
    <w:rsid w:val="007A338A"/>
    <w:rsid w:val="007B4A73"/>
    <w:rsid w:val="007C5E46"/>
    <w:rsid w:val="007E27C0"/>
    <w:rsid w:val="007E4704"/>
    <w:rsid w:val="008045E0"/>
    <w:rsid w:val="00811EA6"/>
    <w:rsid w:val="00822BD0"/>
    <w:rsid w:val="008265B2"/>
    <w:rsid w:val="00837A67"/>
    <w:rsid w:val="00841323"/>
    <w:rsid w:val="00841F4B"/>
    <w:rsid w:val="008422FC"/>
    <w:rsid w:val="008432FC"/>
    <w:rsid w:val="00857C2F"/>
    <w:rsid w:val="008611CA"/>
    <w:rsid w:val="00871649"/>
    <w:rsid w:val="00871E55"/>
    <w:rsid w:val="00883323"/>
    <w:rsid w:val="00883C5A"/>
    <w:rsid w:val="00893299"/>
    <w:rsid w:val="00895009"/>
    <w:rsid w:val="00896C8B"/>
    <w:rsid w:val="00897408"/>
    <w:rsid w:val="008A6098"/>
    <w:rsid w:val="008B27CF"/>
    <w:rsid w:val="008B615E"/>
    <w:rsid w:val="008B7FA6"/>
    <w:rsid w:val="008C1439"/>
    <w:rsid w:val="008D6F09"/>
    <w:rsid w:val="008D7789"/>
    <w:rsid w:val="008E44D8"/>
    <w:rsid w:val="008E47D0"/>
    <w:rsid w:val="008E7B30"/>
    <w:rsid w:val="008F1473"/>
    <w:rsid w:val="008F25A5"/>
    <w:rsid w:val="008F353D"/>
    <w:rsid w:val="008F7C9C"/>
    <w:rsid w:val="00910B7A"/>
    <w:rsid w:val="00915DB3"/>
    <w:rsid w:val="009277A1"/>
    <w:rsid w:val="00931293"/>
    <w:rsid w:val="009327F3"/>
    <w:rsid w:val="00933287"/>
    <w:rsid w:val="00941B48"/>
    <w:rsid w:val="00941E33"/>
    <w:rsid w:val="00943979"/>
    <w:rsid w:val="00944C36"/>
    <w:rsid w:val="00953ED2"/>
    <w:rsid w:val="00960D67"/>
    <w:rsid w:val="00964E27"/>
    <w:rsid w:val="009765AB"/>
    <w:rsid w:val="0098381D"/>
    <w:rsid w:val="009876D8"/>
    <w:rsid w:val="00994353"/>
    <w:rsid w:val="00996E8D"/>
    <w:rsid w:val="009A64BF"/>
    <w:rsid w:val="009B0CC7"/>
    <w:rsid w:val="009C0325"/>
    <w:rsid w:val="009C1266"/>
    <w:rsid w:val="009C7033"/>
    <w:rsid w:val="009E0C7E"/>
    <w:rsid w:val="009E1CCC"/>
    <w:rsid w:val="009E67D6"/>
    <w:rsid w:val="009F1FE8"/>
    <w:rsid w:val="009F274B"/>
    <w:rsid w:val="009F401F"/>
    <w:rsid w:val="009F63D2"/>
    <w:rsid w:val="00A03AA4"/>
    <w:rsid w:val="00A07B6E"/>
    <w:rsid w:val="00A23AC7"/>
    <w:rsid w:val="00A33150"/>
    <w:rsid w:val="00A3512C"/>
    <w:rsid w:val="00A51343"/>
    <w:rsid w:val="00A51706"/>
    <w:rsid w:val="00A52693"/>
    <w:rsid w:val="00A53D59"/>
    <w:rsid w:val="00A545B0"/>
    <w:rsid w:val="00A606FB"/>
    <w:rsid w:val="00A61119"/>
    <w:rsid w:val="00A62680"/>
    <w:rsid w:val="00A70916"/>
    <w:rsid w:val="00A739EE"/>
    <w:rsid w:val="00A836D0"/>
    <w:rsid w:val="00A85EB5"/>
    <w:rsid w:val="00AA2E25"/>
    <w:rsid w:val="00AA659A"/>
    <w:rsid w:val="00AB6F40"/>
    <w:rsid w:val="00AC40CC"/>
    <w:rsid w:val="00AE6A7D"/>
    <w:rsid w:val="00AF1EBF"/>
    <w:rsid w:val="00AF4CD3"/>
    <w:rsid w:val="00AF5D63"/>
    <w:rsid w:val="00B00DB4"/>
    <w:rsid w:val="00B154A1"/>
    <w:rsid w:val="00B203C7"/>
    <w:rsid w:val="00B260A4"/>
    <w:rsid w:val="00B34F1D"/>
    <w:rsid w:val="00B37828"/>
    <w:rsid w:val="00B4577D"/>
    <w:rsid w:val="00B5524E"/>
    <w:rsid w:val="00B575FF"/>
    <w:rsid w:val="00B635C3"/>
    <w:rsid w:val="00B642B9"/>
    <w:rsid w:val="00B64B69"/>
    <w:rsid w:val="00B74DC2"/>
    <w:rsid w:val="00B8090A"/>
    <w:rsid w:val="00B91F31"/>
    <w:rsid w:val="00B9538E"/>
    <w:rsid w:val="00BA2DDB"/>
    <w:rsid w:val="00BA50A1"/>
    <w:rsid w:val="00BA5C17"/>
    <w:rsid w:val="00BA6B05"/>
    <w:rsid w:val="00BB062F"/>
    <w:rsid w:val="00BB79B1"/>
    <w:rsid w:val="00BD3E4B"/>
    <w:rsid w:val="00BE4C77"/>
    <w:rsid w:val="00BF6761"/>
    <w:rsid w:val="00C049A0"/>
    <w:rsid w:val="00C1400F"/>
    <w:rsid w:val="00C145AA"/>
    <w:rsid w:val="00C1772F"/>
    <w:rsid w:val="00C20F1D"/>
    <w:rsid w:val="00C21743"/>
    <w:rsid w:val="00C24D86"/>
    <w:rsid w:val="00C24EE7"/>
    <w:rsid w:val="00C27EA8"/>
    <w:rsid w:val="00C34ACB"/>
    <w:rsid w:val="00C36169"/>
    <w:rsid w:val="00C41FD9"/>
    <w:rsid w:val="00C50B1F"/>
    <w:rsid w:val="00C6039F"/>
    <w:rsid w:val="00C62B03"/>
    <w:rsid w:val="00C633DE"/>
    <w:rsid w:val="00C74938"/>
    <w:rsid w:val="00C8034A"/>
    <w:rsid w:val="00C903D0"/>
    <w:rsid w:val="00C97098"/>
    <w:rsid w:val="00CA48EF"/>
    <w:rsid w:val="00CB1426"/>
    <w:rsid w:val="00CB37E5"/>
    <w:rsid w:val="00CB48F6"/>
    <w:rsid w:val="00CB4A45"/>
    <w:rsid w:val="00CB5792"/>
    <w:rsid w:val="00CB5C7F"/>
    <w:rsid w:val="00CB6DEA"/>
    <w:rsid w:val="00CC329F"/>
    <w:rsid w:val="00CC6DFB"/>
    <w:rsid w:val="00CD32EA"/>
    <w:rsid w:val="00CD3313"/>
    <w:rsid w:val="00D06D0E"/>
    <w:rsid w:val="00D0716D"/>
    <w:rsid w:val="00D0774E"/>
    <w:rsid w:val="00D10EAC"/>
    <w:rsid w:val="00D12937"/>
    <w:rsid w:val="00D1320E"/>
    <w:rsid w:val="00D20FBC"/>
    <w:rsid w:val="00D23541"/>
    <w:rsid w:val="00D43445"/>
    <w:rsid w:val="00D513BF"/>
    <w:rsid w:val="00D60B51"/>
    <w:rsid w:val="00D646E7"/>
    <w:rsid w:val="00D64C2D"/>
    <w:rsid w:val="00D65742"/>
    <w:rsid w:val="00D8520E"/>
    <w:rsid w:val="00D91C0F"/>
    <w:rsid w:val="00D91D2E"/>
    <w:rsid w:val="00D96ACE"/>
    <w:rsid w:val="00DA6C4B"/>
    <w:rsid w:val="00DA7928"/>
    <w:rsid w:val="00DB15A6"/>
    <w:rsid w:val="00DC3D9B"/>
    <w:rsid w:val="00DE11CF"/>
    <w:rsid w:val="00DE57AF"/>
    <w:rsid w:val="00E023E2"/>
    <w:rsid w:val="00E033E5"/>
    <w:rsid w:val="00E04BD7"/>
    <w:rsid w:val="00E07920"/>
    <w:rsid w:val="00E10571"/>
    <w:rsid w:val="00E16CF5"/>
    <w:rsid w:val="00E24E46"/>
    <w:rsid w:val="00E269B1"/>
    <w:rsid w:val="00E35154"/>
    <w:rsid w:val="00E35188"/>
    <w:rsid w:val="00E43C14"/>
    <w:rsid w:val="00E45E75"/>
    <w:rsid w:val="00E47949"/>
    <w:rsid w:val="00E5384F"/>
    <w:rsid w:val="00E540D1"/>
    <w:rsid w:val="00E56003"/>
    <w:rsid w:val="00E61B72"/>
    <w:rsid w:val="00E634D9"/>
    <w:rsid w:val="00E67A2C"/>
    <w:rsid w:val="00E74A97"/>
    <w:rsid w:val="00E81BF5"/>
    <w:rsid w:val="00E83808"/>
    <w:rsid w:val="00E86EB9"/>
    <w:rsid w:val="00E90C4D"/>
    <w:rsid w:val="00EA0FB9"/>
    <w:rsid w:val="00EA151C"/>
    <w:rsid w:val="00EA4C05"/>
    <w:rsid w:val="00EB0AFC"/>
    <w:rsid w:val="00EB1BE4"/>
    <w:rsid w:val="00EB4C28"/>
    <w:rsid w:val="00EB5E19"/>
    <w:rsid w:val="00EC0B69"/>
    <w:rsid w:val="00EC37A5"/>
    <w:rsid w:val="00EC55F9"/>
    <w:rsid w:val="00EC5968"/>
    <w:rsid w:val="00EC59A6"/>
    <w:rsid w:val="00EC76E2"/>
    <w:rsid w:val="00EE2C04"/>
    <w:rsid w:val="00EE355E"/>
    <w:rsid w:val="00EF284A"/>
    <w:rsid w:val="00EF4100"/>
    <w:rsid w:val="00EF7B10"/>
    <w:rsid w:val="00F030BC"/>
    <w:rsid w:val="00F06A8A"/>
    <w:rsid w:val="00F07B38"/>
    <w:rsid w:val="00F21103"/>
    <w:rsid w:val="00F269EE"/>
    <w:rsid w:val="00F316CB"/>
    <w:rsid w:val="00F41720"/>
    <w:rsid w:val="00F43848"/>
    <w:rsid w:val="00F50A5A"/>
    <w:rsid w:val="00F57311"/>
    <w:rsid w:val="00F61FC8"/>
    <w:rsid w:val="00F65A91"/>
    <w:rsid w:val="00F77372"/>
    <w:rsid w:val="00F8212F"/>
    <w:rsid w:val="00F9445F"/>
    <w:rsid w:val="00F94876"/>
    <w:rsid w:val="00FA319A"/>
    <w:rsid w:val="00FB0FA1"/>
    <w:rsid w:val="00FB5943"/>
    <w:rsid w:val="00FC5DA2"/>
    <w:rsid w:val="00FD31E1"/>
    <w:rsid w:val="00FE25FD"/>
    <w:rsid w:val="00FF18E0"/>
    <w:rsid w:val="00FF44B5"/>
    <w:rsid w:val="00FF4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649"/>
    <w:pPr>
      <w:widowControl w:val="0"/>
      <w:jc w:val="both"/>
    </w:pPr>
    <w:rPr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D778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D77B2"/>
    <w:rPr>
      <w:b/>
      <w:bCs/>
      <w:sz w:val="32"/>
      <w:szCs w:val="32"/>
    </w:rPr>
  </w:style>
  <w:style w:type="table" w:styleId="TableGrid">
    <w:name w:val="Table Grid"/>
    <w:basedOn w:val="TableNormal"/>
    <w:uiPriority w:val="99"/>
    <w:rsid w:val="008D7789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D778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E4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D77B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5E4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D77B2"/>
    <w:rPr>
      <w:sz w:val="18"/>
      <w:szCs w:val="18"/>
    </w:rPr>
  </w:style>
  <w:style w:type="paragraph" w:styleId="NormalWeb">
    <w:name w:val="Normal (Web)"/>
    <w:basedOn w:val="Normal"/>
    <w:uiPriority w:val="99"/>
    <w:rsid w:val="00A53D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q1">
    <w:name w:val="q1大标题"/>
    <w:basedOn w:val="Normal"/>
    <w:autoRedefine/>
    <w:uiPriority w:val="99"/>
    <w:rsid w:val="00A53D59"/>
    <w:pPr>
      <w:jc w:val="center"/>
      <w:outlineLvl w:val="0"/>
    </w:pPr>
    <w:rPr>
      <w:rFonts w:ascii="黑体" w:eastAsia="黑体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D646E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646E7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297</Words>
  <Characters>1698</Characters>
  <Application>Microsoft Office Outlook</Application>
  <DocSecurity>0</DocSecurity>
  <Lines>0</Lines>
  <Paragraphs>0</Paragraphs>
  <ScaleCrop>false</ScaleCrop>
  <Company>番茄花园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实验七  PowerPoint基本操作  </dc:title>
  <dc:subject/>
  <dc:creator>lj</dc:creator>
  <cp:keywords/>
  <dc:description/>
  <cp:lastModifiedBy>user</cp:lastModifiedBy>
  <cp:revision>3</cp:revision>
  <dcterms:created xsi:type="dcterms:W3CDTF">2013-09-06T00:31:00Z</dcterms:created>
  <dcterms:modified xsi:type="dcterms:W3CDTF">2013-09-06T00:31:00Z</dcterms:modified>
</cp:coreProperties>
</file>